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17E" w:rsidRPr="00773DBC" w:rsidRDefault="00AE117E" w:rsidP="00030968">
      <w:pPr>
        <w:jc w:val="center"/>
        <w:rPr>
          <w:sz w:val="28"/>
          <w:szCs w:val="28"/>
        </w:rPr>
      </w:pPr>
      <w:r>
        <w:rPr>
          <w:sz w:val="28"/>
          <w:szCs w:val="28"/>
        </w:rPr>
        <w:t>МИНОБРНАУКИ РОССИИ</w:t>
      </w:r>
    </w:p>
    <w:p w:rsidR="00AE117E" w:rsidRPr="00773DBC" w:rsidRDefault="00AE117E"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E117E" w:rsidRPr="00477FA3" w:rsidRDefault="00AE117E" w:rsidP="00030968">
      <w:pPr>
        <w:jc w:val="center"/>
        <w:rPr>
          <w:b/>
          <w:sz w:val="28"/>
          <w:szCs w:val="28"/>
        </w:rPr>
      </w:pPr>
      <w:r w:rsidRPr="00477FA3">
        <w:rPr>
          <w:b/>
          <w:sz w:val="28"/>
          <w:szCs w:val="28"/>
        </w:rPr>
        <w:t>«Гжельский государственный университет»</w:t>
      </w:r>
    </w:p>
    <w:p w:rsidR="00AE117E" w:rsidRPr="00477FA3" w:rsidRDefault="00AE117E" w:rsidP="00030968">
      <w:pPr>
        <w:jc w:val="center"/>
        <w:rPr>
          <w:sz w:val="28"/>
          <w:szCs w:val="28"/>
        </w:rPr>
      </w:pPr>
      <w:r w:rsidRPr="00477FA3">
        <w:rPr>
          <w:sz w:val="28"/>
          <w:szCs w:val="28"/>
        </w:rPr>
        <w:t>(ГГУ)</w:t>
      </w:r>
    </w:p>
    <w:p w:rsidR="00AE117E" w:rsidRPr="00773DBC" w:rsidRDefault="00AE117E" w:rsidP="00030968">
      <w:pPr>
        <w:rPr>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AE117E" w:rsidRPr="00773DBC" w:rsidRDefault="00AE117E" w:rsidP="00030968">
      <w:pPr>
        <w:tabs>
          <w:tab w:val="left" w:pos="680"/>
          <w:tab w:val="left" w:pos="851"/>
          <w:tab w:val="left" w:pos="6240"/>
        </w:tabs>
        <w:rPr>
          <w:noProof/>
          <w:sz w:val="28"/>
          <w:szCs w:val="28"/>
        </w:rPr>
      </w:pPr>
      <w:r w:rsidRPr="00773DBC">
        <w:rPr>
          <w:noProof/>
          <w:sz w:val="28"/>
          <w:szCs w:val="28"/>
        </w:rPr>
        <w:tab/>
      </w:r>
    </w:p>
    <w:p w:rsidR="00AE117E" w:rsidRPr="00773DBC" w:rsidRDefault="00AE117E" w:rsidP="00030968">
      <w:pPr>
        <w:tabs>
          <w:tab w:val="left" w:pos="680"/>
          <w:tab w:val="left" w:pos="851"/>
          <w:tab w:val="left" w:pos="6240"/>
        </w:tabs>
        <w:rPr>
          <w:noProof/>
          <w:sz w:val="28"/>
          <w:szCs w:val="28"/>
        </w:rPr>
      </w:pPr>
    </w:p>
    <w:p w:rsidR="00AE117E" w:rsidRPr="00773DBC" w:rsidRDefault="00AE117E" w:rsidP="00030968">
      <w:pPr>
        <w:tabs>
          <w:tab w:val="left" w:pos="680"/>
          <w:tab w:val="left" w:pos="851"/>
          <w:tab w:val="left" w:pos="6240"/>
        </w:tabs>
        <w:rPr>
          <w:sz w:val="28"/>
          <w:szCs w:val="28"/>
        </w:rPr>
      </w:pPr>
    </w:p>
    <w:p w:rsidR="00AE117E" w:rsidRPr="00CA631C" w:rsidRDefault="00AE117E" w:rsidP="00030968">
      <w:pPr>
        <w:pStyle w:val="Style11"/>
        <w:widowControl/>
        <w:rPr>
          <w:bCs/>
          <w:sz w:val="36"/>
          <w:szCs w:val="36"/>
          <w:u w:val="single"/>
        </w:rPr>
      </w:pPr>
      <w:r w:rsidRPr="00CA631C">
        <w:rPr>
          <w:bCs/>
          <w:sz w:val="36"/>
          <w:szCs w:val="36"/>
          <w:u w:val="single"/>
        </w:rPr>
        <w:t>Рабочая программа дисциплины</w:t>
      </w:r>
    </w:p>
    <w:p w:rsidR="00AE117E" w:rsidRPr="00CA631C" w:rsidRDefault="00AE117E" w:rsidP="00030968">
      <w:pPr>
        <w:tabs>
          <w:tab w:val="left" w:pos="680"/>
          <w:tab w:val="left" w:pos="851"/>
        </w:tabs>
        <w:jc w:val="center"/>
        <w:rPr>
          <w:sz w:val="28"/>
          <w:szCs w:val="28"/>
        </w:rPr>
      </w:pPr>
    </w:p>
    <w:p w:rsidR="00AE117E" w:rsidRPr="008251CB" w:rsidRDefault="00AE117E" w:rsidP="00030968">
      <w:pPr>
        <w:tabs>
          <w:tab w:val="left" w:pos="680"/>
          <w:tab w:val="left" w:pos="851"/>
        </w:tabs>
        <w:jc w:val="center"/>
        <w:rPr>
          <w:b/>
          <w:sz w:val="28"/>
          <w:szCs w:val="28"/>
        </w:rPr>
      </w:pPr>
      <w:r>
        <w:rPr>
          <w:b/>
          <w:sz w:val="28"/>
          <w:szCs w:val="28"/>
        </w:rPr>
        <w:t>Теория лидерства</w:t>
      </w:r>
    </w:p>
    <w:p w:rsidR="00AE117E" w:rsidRPr="00773DBC" w:rsidRDefault="00AE117E" w:rsidP="00030968">
      <w:pPr>
        <w:pStyle w:val="Style15"/>
        <w:tabs>
          <w:tab w:val="left" w:leader="underscore" w:pos="9856"/>
        </w:tabs>
        <w:ind w:firstLine="720"/>
        <w:rPr>
          <w:rStyle w:val="FontStyle53"/>
          <w:bCs/>
          <w:sz w:val="28"/>
          <w:szCs w:val="28"/>
        </w:rPr>
      </w:pPr>
    </w:p>
    <w:p w:rsidR="00AE117E" w:rsidRPr="00773DBC" w:rsidRDefault="00AE117E" w:rsidP="00030968">
      <w:pPr>
        <w:pStyle w:val="Style15"/>
        <w:tabs>
          <w:tab w:val="left" w:leader="underscore" w:pos="9856"/>
        </w:tabs>
        <w:ind w:firstLine="720"/>
        <w:jc w:val="center"/>
        <w:rPr>
          <w:rStyle w:val="FontStyle53"/>
          <w:bCs/>
          <w:sz w:val="28"/>
          <w:szCs w:val="28"/>
        </w:rPr>
      </w:pPr>
    </w:p>
    <w:p w:rsidR="00AE117E" w:rsidRPr="00773DBC" w:rsidRDefault="00AE117E" w:rsidP="00030968">
      <w:pPr>
        <w:pStyle w:val="Style12"/>
        <w:spacing w:line="240" w:lineRule="auto"/>
        <w:ind w:firstLine="720"/>
        <w:jc w:val="center"/>
        <w:rPr>
          <w:rStyle w:val="FontStyle60"/>
          <w:sz w:val="28"/>
          <w:szCs w:val="28"/>
          <w:vertAlign w:val="superscript"/>
        </w:rPr>
      </w:pPr>
    </w:p>
    <w:tbl>
      <w:tblPr>
        <w:tblW w:w="0" w:type="auto"/>
        <w:tblLook w:val="00A0"/>
      </w:tblPr>
      <w:tblGrid>
        <w:gridCol w:w="3794"/>
        <w:gridCol w:w="6061"/>
      </w:tblGrid>
      <w:tr w:rsidR="00AE117E" w:rsidRPr="00773DBC" w:rsidTr="0020232B">
        <w:trPr>
          <w:trHeight w:val="409"/>
        </w:trPr>
        <w:tc>
          <w:tcPr>
            <w:tcW w:w="3794" w:type="dxa"/>
          </w:tcPr>
          <w:p w:rsidR="00AE117E" w:rsidRPr="0020232B" w:rsidRDefault="00AE117E" w:rsidP="0020232B">
            <w:pPr>
              <w:pStyle w:val="Style15"/>
              <w:tabs>
                <w:tab w:val="left" w:leader="underscore" w:pos="9524"/>
              </w:tabs>
              <w:jc w:val="left"/>
              <w:rPr>
                <w:rStyle w:val="FontStyle53"/>
                <w:bCs/>
                <w:sz w:val="28"/>
                <w:szCs w:val="28"/>
              </w:rPr>
            </w:pPr>
            <w:r w:rsidRPr="0020232B">
              <w:rPr>
                <w:rStyle w:val="FontStyle53"/>
                <w:b w:val="0"/>
                <w:bCs/>
                <w:i/>
                <w:sz w:val="28"/>
                <w:szCs w:val="28"/>
              </w:rPr>
              <w:t>Направление подготовки</w:t>
            </w:r>
          </w:p>
        </w:tc>
        <w:tc>
          <w:tcPr>
            <w:tcW w:w="6061" w:type="dxa"/>
            <w:tcBorders>
              <w:bottom w:val="single" w:sz="4" w:space="0" w:color="auto"/>
            </w:tcBorders>
          </w:tcPr>
          <w:p w:rsidR="00AE117E" w:rsidRPr="0020232B" w:rsidRDefault="00AE117E" w:rsidP="00BC5524">
            <w:pPr>
              <w:rPr>
                <w:rStyle w:val="FontStyle53"/>
                <w:b w:val="0"/>
                <w:bCs/>
                <w:sz w:val="28"/>
                <w:szCs w:val="28"/>
              </w:rPr>
            </w:pPr>
            <w:r w:rsidRPr="0020232B">
              <w:rPr>
                <w:sz w:val="28"/>
                <w:szCs w:val="28"/>
              </w:rPr>
              <w:t>38.03.02 Менеджмент</w:t>
            </w:r>
          </w:p>
        </w:tc>
      </w:tr>
      <w:tr w:rsidR="00AE117E" w:rsidRPr="00773DBC" w:rsidTr="0020232B">
        <w:tc>
          <w:tcPr>
            <w:tcW w:w="3794" w:type="dxa"/>
          </w:tcPr>
          <w:p w:rsidR="00AE117E" w:rsidRPr="0020232B" w:rsidRDefault="00AE117E" w:rsidP="0020232B">
            <w:pPr>
              <w:pStyle w:val="Style12"/>
              <w:spacing w:line="240" w:lineRule="auto"/>
              <w:rPr>
                <w:rStyle w:val="FontStyle60"/>
                <w:i/>
                <w:sz w:val="28"/>
                <w:szCs w:val="28"/>
              </w:rPr>
            </w:pPr>
            <w:r w:rsidRPr="0020232B">
              <w:rPr>
                <w:rStyle w:val="FontStyle60"/>
                <w:i/>
                <w:sz w:val="28"/>
                <w:szCs w:val="28"/>
              </w:rPr>
              <w:t>Направленность (профиль)</w:t>
            </w:r>
          </w:p>
        </w:tc>
        <w:tc>
          <w:tcPr>
            <w:tcW w:w="6061" w:type="dxa"/>
            <w:tcBorders>
              <w:top w:val="single" w:sz="4" w:space="0" w:color="auto"/>
              <w:bottom w:val="single" w:sz="4" w:space="0" w:color="auto"/>
            </w:tcBorders>
          </w:tcPr>
          <w:p w:rsidR="00AE117E" w:rsidRPr="0020232B" w:rsidRDefault="00AE117E" w:rsidP="0020232B">
            <w:pPr>
              <w:pStyle w:val="Style12"/>
              <w:spacing w:line="240" w:lineRule="auto"/>
              <w:rPr>
                <w:rStyle w:val="FontStyle60"/>
                <w:sz w:val="28"/>
                <w:szCs w:val="28"/>
              </w:rPr>
            </w:pPr>
            <w:r w:rsidRPr="0020232B">
              <w:rPr>
                <w:color w:val="000000"/>
                <w:sz w:val="28"/>
                <w:szCs w:val="28"/>
              </w:rPr>
              <w:t>Организационно-управленческая деятельность в сфере предпринимательства</w:t>
            </w:r>
          </w:p>
        </w:tc>
      </w:tr>
      <w:tr w:rsidR="00AE117E" w:rsidRPr="00773DBC" w:rsidTr="0020232B">
        <w:tc>
          <w:tcPr>
            <w:tcW w:w="3794" w:type="dxa"/>
          </w:tcPr>
          <w:p w:rsidR="00AE117E" w:rsidRPr="0020232B" w:rsidRDefault="00AE117E" w:rsidP="0020232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AE117E" w:rsidRPr="0020232B" w:rsidRDefault="00AE117E" w:rsidP="0020232B">
            <w:pPr>
              <w:pStyle w:val="Style15"/>
              <w:tabs>
                <w:tab w:val="left" w:leader="underscore" w:pos="9768"/>
              </w:tabs>
              <w:jc w:val="center"/>
              <w:rPr>
                <w:rStyle w:val="FontStyle53"/>
                <w:bCs/>
                <w:sz w:val="28"/>
                <w:szCs w:val="28"/>
              </w:rPr>
            </w:pPr>
          </w:p>
        </w:tc>
      </w:tr>
      <w:tr w:rsidR="00AE117E" w:rsidRPr="00773DBC" w:rsidTr="0020232B">
        <w:tc>
          <w:tcPr>
            <w:tcW w:w="3794" w:type="dxa"/>
          </w:tcPr>
          <w:p w:rsidR="00AE117E" w:rsidRPr="0020232B" w:rsidRDefault="00AE117E" w:rsidP="0020232B">
            <w:pPr>
              <w:pStyle w:val="Style15"/>
              <w:tabs>
                <w:tab w:val="left" w:leader="underscore" w:pos="9768"/>
              </w:tabs>
              <w:jc w:val="left"/>
              <w:rPr>
                <w:rStyle w:val="FontStyle53"/>
                <w:b w:val="0"/>
                <w:bCs/>
                <w:i/>
                <w:sz w:val="28"/>
                <w:szCs w:val="28"/>
              </w:rPr>
            </w:pPr>
          </w:p>
          <w:p w:rsidR="00AE117E" w:rsidRPr="0020232B" w:rsidRDefault="00AE117E" w:rsidP="0020232B">
            <w:pPr>
              <w:pStyle w:val="Style15"/>
              <w:tabs>
                <w:tab w:val="left" w:leader="underscore" w:pos="9768"/>
              </w:tabs>
              <w:jc w:val="left"/>
              <w:rPr>
                <w:rStyle w:val="FontStyle53"/>
                <w:b w:val="0"/>
                <w:bCs/>
                <w:i/>
                <w:sz w:val="28"/>
                <w:szCs w:val="28"/>
              </w:rPr>
            </w:pPr>
          </w:p>
          <w:p w:rsidR="00AE117E" w:rsidRPr="0020232B" w:rsidRDefault="00AE117E" w:rsidP="0020232B">
            <w:pPr>
              <w:pStyle w:val="Style15"/>
              <w:tabs>
                <w:tab w:val="left" w:leader="underscore" w:pos="9768"/>
              </w:tabs>
              <w:jc w:val="left"/>
              <w:rPr>
                <w:rStyle w:val="FontStyle53"/>
                <w:bCs/>
                <w:sz w:val="28"/>
                <w:szCs w:val="28"/>
              </w:rPr>
            </w:pPr>
            <w:r w:rsidRPr="0020232B">
              <w:rPr>
                <w:rStyle w:val="FontStyle53"/>
                <w:b w:val="0"/>
                <w:bCs/>
                <w:i/>
                <w:sz w:val="28"/>
                <w:szCs w:val="28"/>
              </w:rPr>
              <w:t>Квалификация  выпускника</w:t>
            </w:r>
          </w:p>
        </w:tc>
        <w:tc>
          <w:tcPr>
            <w:tcW w:w="6061" w:type="dxa"/>
            <w:tcBorders>
              <w:bottom w:val="single" w:sz="4" w:space="0" w:color="auto"/>
            </w:tcBorders>
          </w:tcPr>
          <w:p w:rsidR="00AE117E" w:rsidRPr="0020232B" w:rsidRDefault="00AE117E" w:rsidP="0020232B">
            <w:pPr>
              <w:pStyle w:val="Style15"/>
              <w:tabs>
                <w:tab w:val="left" w:leader="underscore" w:pos="9768"/>
              </w:tabs>
              <w:rPr>
                <w:rStyle w:val="FontStyle53"/>
                <w:b w:val="0"/>
                <w:bCs/>
                <w:sz w:val="28"/>
                <w:szCs w:val="28"/>
              </w:rPr>
            </w:pPr>
          </w:p>
          <w:p w:rsidR="00AE117E" w:rsidRPr="0020232B" w:rsidRDefault="00AE117E" w:rsidP="0020232B">
            <w:pPr>
              <w:pStyle w:val="Style15"/>
              <w:tabs>
                <w:tab w:val="left" w:leader="underscore" w:pos="9768"/>
              </w:tabs>
              <w:rPr>
                <w:rStyle w:val="FontStyle53"/>
                <w:b w:val="0"/>
                <w:bCs/>
                <w:sz w:val="28"/>
                <w:szCs w:val="28"/>
              </w:rPr>
            </w:pPr>
          </w:p>
          <w:p w:rsidR="00AE117E" w:rsidRPr="0020232B" w:rsidRDefault="00AE117E" w:rsidP="0020232B">
            <w:pPr>
              <w:pStyle w:val="Style15"/>
              <w:tabs>
                <w:tab w:val="left" w:leader="underscore" w:pos="9768"/>
              </w:tabs>
              <w:rPr>
                <w:rStyle w:val="FontStyle53"/>
                <w:b w:val="0"/>
                <w:bCs/>
                <w:sz w:val="28"/>
                <w:szCs w:val="28"/>
              </w:rPr>
            </w:pPr>
            <w:r w:rsidRPr="0020232B">
              <w:rPr>
                <w:rStyle w:val="FontStyle53"/>
                <w:b w:val="0"/>
                <w:bCs/>
                <w:sz w:val="28"/>
                <w:szCs w:val="28"/>
              </w:rPr>
              <w:t>бакалавр</w:t>
            </w:r>
          </w:p>
        </w:tc>
      </w:tr>
    </w:tbl>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AE117E" w:rsidRDefault="00AE117E" w:rsidP="00BC5524">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sidRPr="00773DBC">
          <w:rPr>
            <w:rStyle w:val="FontStyle53"/>
            <w:b w:val="0"/>
            <w:bCs/>
            <w:sz w:val="28"/>
            <w:szCs w:val="28"/>
          </w:rPr>
          <w:t>20</w:t>
        </w:r>
        <w:r>
          <w:rPr>
            <w:rStyle w:val="FontStyle53"/>
            <w:b w:val="0"/>
            <w:bCs/>
            <w:sz w:val="28"/>
            <w:szCs w:val="28"/>
          </w:rPr>
          <w:t>21</w:t>
        </w:r>
        <w:r w:rsidRPr="00773DBC">
          <w:rPr>
            <w:rStyle w:val="FontStyle53"/>
            <w:b w:val="0"/>
            <w:bCs/>
            <w:sz w:val="28"/>
            <w:szCs w:val="28"/>
          </w:rPr>
          <w:t xml:space="preserve"> г</w:t>
        </w:r>
      </w:smartTag>
      <w:r w:rsidRPr="00773DBC">
        <w:rPr>
          <w:rStyle w:val="FontStyle53"/>
          <w:b w:val="0"/>
          <w:bCs/>
          <w:sz w:val="28"/>
          <w:szCs w:val="28"/>
        </w:rPr>
        <w:t>.</w:t>
      </w:r>
    </w:p>
    <w:p w:rsidR="00AE117E" w:rsidRDefault="00AE117E" w:rsidP="00BC5524">
      <w:pPr>
        <w:widowControl/>
        <w:autoSpaceDE/>
        <w:autoSpaceDN/>
        <w:adjustRightInd/>
        <w:rPr>
          <w:rStyle w:val="FontStyle53"/>
          <w:b w:val="0"/>
          <w:bCs/>
          <w:sz w:val="28"/>
          <w:szCs w:val="28"/>
        </w:rPr>
      </w:pPr>
      <w:r>
        <w:rPr>
          <w:rStyle w:val="FontStyle53"/>
          <w:b w:val="0"/>
          <w:bCs/>
          <w:sz w:val="28"/>
          <w:szCs w:val="28"/>
        </w:rPr>
        <w:br w:type="page"/>
      </w:r>
    </w:p>
    <w:p w:rsidR="00AE117E" w:rsidRDefault="00AE117E" w:rsidP="0008259C">
      <w:pPr>
        <w:pStyle w:val="Style15"/>
        <w:tabs>
          <w:tab w:val="left" w:leader="underscore" w:pos="9856"/>
        </w:tabs>
        <w:ind w:firstLine="709"/>
      </w:pPr>
      <w:r>
        <w:t>Рабочая программа дисциплины «Теория лидерства»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AE117E" w:rsidRDefault="00AE117E" w:rsidP="0008259C">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AE117E" w:rsidRDefault="00AE117E" w:rsidP="0008259C">
      <w:pPr>
        <w:pStyle w:val="Style15"/>
        <w:tabs>
          <w:tab w:val="left" w:leader="underscore" w:pos="9856"/>
        </w:tabs>
        <w:ind w:firstLine="709"/>
      </w:pPr>
      <w:r>
        <w:t>Практическая подготовка реализуется на основе:</w:t>
      </w:r>
    </w:p>
    <w:p w:rsidR="00AE117E" w:rsidRDefault="00AE117E" w:rsidP="0008259C">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AE117E" w:rsidRDefault="00AE117E" w:rsidP="0008259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AE117E" w:rsidRDefault="00AE117E" w:rsidP="0008259C">
      <w:pPr>
        <w:pStyle w:val="Style15"/>
        <w:tabs>
          <w:tab w:val="left" w:leader="underscore" w:pos="9856"/>
        </w:tabs>
        <w:ind w:firstLine="709"/>
      </w:pPr>
    </w:p>
    <w:p w:rsidR="00AE117E" w:rsidRDefault="00AE117E" w:rsidP="0008259C">
      <w:pPr>
        <w:ind w:firstLine="709"/>
        <w:jc w:val="both"/>
        <w:rPr>
          <w:bCs/>
        </w:rPr>
      </w:pPr>
    </w:p>
    <w:p w:rsidR="00AE117E" w:rsidRPr="008D42EE" w:rsidRDefault="00AE117E" w:rsidP="0008259C">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AE117E" w:rsidRPr="00773DBC" w:rsidRDefault="00AE117E" w:rsidP="0008259C">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117E" w:rsidRPr="00773DBC" w:rsidRDefault="00AE117E" w:rsidP="00A57021">
      <w:pPr>
        <w:ind w:firstLine="709"/>
        <w:jc w:val="both"/>
      </w:pPr>
    </w:p>
    <w:p w:rsidR="00AE117E" w:rsidRDefault="00AE117E">
      <w:pPr>
        <w:widowControl/>
        <w:autoSpaceDE/>
        <w:autoSpaceDN/>
        <w:adjustRightInd/>
      </w:pPr>
      <w:r>
        <w:br w:type="page"/>
      </w:r>
    </w:p>
    <w:p w:rsidR="00AE117E" w:rsidRPr="00092C77" w:rsidRDefault="00AE117E" w:rsidP="00092C77">
      <w:pPr>
        <w:pStyle w:val="ListParagraph"/>
        <w:numPr>
          <w:ilvl w:val="0"/>
          <w:numId w:val="1"/>
        </w:numPr>
        <w:tabs>
          <w:tab w:val="left" w:pos="6131"/>
        </w:tabs>
        <w:ind w:left="0"/>
        <w:jc w:val="both"/>
        <w:rPr>
          <w:b/>
          <w:i/>
        </w:rPr>
      </w:pPr>
      <w:r w:rsidRPr="00092C77">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15"/>
        <w:gridCol w:w="3939"/>
        <w:gridCol w:w="4252"/>
      </w:tblGrid>
      <w:tr w:rsidR="00AE117E" w:rsidRPr="00092C77" w:rsidTr="0020232B">
        <w:trPr>
          <w:jc w:val="center"/>
        </w:trPr>
        <w:tc>
          <w:tcPr>
            <w:tcW w:w="2015" w:type="dxa"/>
          </w:tcPr>
          <w:p w:rsidR="00AE117E" w:rsidRPr="0020232B" w:rsidRDefault="00AE117E" w:rsidP="0020232B">
            <w:pPr>
              <w:jc w:val="center"/>
              <w:rPr>
                <w:b/>
              </w:rPr>
            </w:pPr>
            <w:r w:rsidRPr="0020232B">
              <w:rPr>
                <w:b/>
              </w:rPr>
              <w:t>Компетенция</w:t>
            </w:r>
          </w:p>
        </w:tc>
        <w:tc>
          <w:tcPr>
            <w:tcW w:w="3939" w:type="dxa"/>
          </w:tcPr>
          <w:p w:rsidR="00AE117E" w:rsidRPr="0020232B" w:rsidRDefault="00AE117E" w:rsidP="0020232B">
            <w:pPr>
              <w:jc w:val="center"/>
              <w:rPr>
                <w:b/>
              </w:rPr>
            </w:pPr>
            <w:r w:rsidRPr="0020232B">
              <w:rPr>
                <w:b/>
              </w:rPr>
              <w:t>Индикаторы достижения компетенций</w:t>
            </w:r>
          </w:p>
        </w:tc>
        <w:tc>
          <w:tcPr>
            <w:tcW w:w="4252" w:type="dxa"/>
          </w:tcPr>
          <w:p w:rsidR="00AE117E" w:rsidRPr="0020232B" w:rsidRDefault="00AE117E" w:rsidP="0020232B">
            <w:pPr>
              <w:jc w:val="center"/>
              <w:rPr>
                <w:b/>
              </w:rPr>
            </w:pPr>
            <w:r w:rsidRPr="0020232B">
              <w:rPr>
                <w:b/>
              </w:rPr>
              <w:t>Планируемые результаты обучения по дисциплине</w:t>
            </w:r>
          </w:p>
        </w:tc>
      </w:tr>
      <w:tr w:rsidR="00AE117E" w:rsidRPr="00092C77" w:rsidTr="0020232B">
        <w:trPr>
          <w:jc w:val="center"/>
        </w:trPr>
        <w:tc>
          <w:tcPr>
            <w:tcW w:w="2015" w:type="dxa"/>
          </w:tcPr>
          <w:p w:rsidR="00AE117E" w:rsidRPr="0020232B" w:rsidRDefault="00AE117E" w:rsidP="00DC25F4">
            <w:pPr>
              <w:rPr>
                <w:b/>
              </w:rPr>
            </w:pPr>
            <w:r w:rsidRPr="0020232B">
              <w:rPr>
                <w:b/>
              </w:rPr>
              <w:t>ПК-1</w:t>
            </w:r>
          </w:p>
          <w:p w:rsidR="00AE117E" w:rsidRPr="00092C77" w:rsidRDefault="00AE117E" w:rsidP="00DC25F4">
            <w: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939" w:type="dxa"/>
          </w:tcPr>
          <w:p w:rsidR="00AE117E" w:rsidRPr="0020232B" w:rsidRDefault="00AE117E" w:rsidP="0020232B">
            <w:pPr>
              <w:jc w:val="both"/>
              <w:rPr>
                <w:b/>
              </w:rPr>
            </w:pPr>
            <w:r w:rsidRPr="0020232B">
              <w:rPr>
                <w:b/>
              </w:rPr>
              <w:t>ПК-1.1</w:t>
            </w:r>
          </w:p>
          <w:p w:rsidR="00AE117E" w:rsidRDefault="00AE117E" w:rsidP="0020232B">
            <w:pPr>
              <w:jc w:val="both"/>
            </w:pPr>
            <w:r w:rsidRPr="0020232B">
              <w:rPr>
                <w:b/>
              </w:rPr>
              <w:t>Знает:</w:t>
            </w:r>
            <w:r>
              <w:t xml:space="preserve"> содержание основных понятий, категорий теории мотивации; механизмы выдвижения в лидеры, особенности командной работы; закономерности и принципы командообразования; роль менеджмента в особенностях формирования власти в организациях.</w:t>
            </w:r>
          </w:p>
          <w:p w:rsidR="00AE117E" w:rsidRPr="0020232B" w:rsidRDefault="00AE117E" w:rsidP="0020232B">
            <w:pPr>
              <w:jc w:val="both"/>
              <w:rPr>
                <w:b/>
              </w:rPr>
            </w:pPr>
            <w:r w:rsidRPr="0020232B">
              <w:rPr>
                <w:b/>
              </w:rPr>
              <w:t>ПК-1.2</w:t>
            </w:r>
          </w:p>
          <w:p w:rsidR="00AE117E" w:rsidRDefault="00AE117E" w:rsidP="0020232B">
            <w:pPr>
              <w:jc w:val="both"/>
            </w:pPr>
            <w:r w:rsidRPr="0020232B">
              <w:rPr>
                <w:b/>
              </w:rPr>
              <w:t>Умеет:</w:t>
            </w:r>
            <w:r>
              <w:t xml:space="preserve"> организовывать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для решения стратегических и оперативных управленческих задач; уметь формировать взаимоотношения в коллективе, корпоративную этику, проводить аудит человеческих ресурсов.</w:t>
            </w:r>
          </w:p>
          <w:p w:rsidR="00AE117E" w:rsidRPr="0020232B" w:rsidRDefault="00AE117E" w:rsidP="0020232B">
            <w:pPr>
              <w:jc w:val="both"/>
              <w:rPr>
                <w:b/>
              </w:rPr>
            </w:pPr>
            <w:r w:rsidRPr="0020232B">
              <w:rPr>
                <w:b/>
              </w:rPr>
              <w:t>ПК-1.3</w:t>
            </w:r>
          </w:p>
          <w:p w:rsidR="00AE117E" w:rsidRPr="00092C77" w:rsidRDefault="00AE117E" w:rsidP="0020232B">
            <w:pPr>
              <w:jc w:val="both"/>
            </w:pPr>
            <w:r w:rsidRPr="0020232B">
              <w:rPr>
                <w:b/>
              </w:rPr>
              <w:t>Владеет:</w:t>
            </w:r>
            <w:r>
              <w:t xml:space="preserve">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навыками управления деятельностью команды, навыками работы в коллективе для решения стратегических и оперативных управленческих задач.</w:t>
            </w:r>
          </w:p>
        </w:tc>
        <w:tc>
          <w:tcPr>
            <w:tcW w:w="4252" w:type="dxa"/>
          </w:tcPr>
          <w:p w:rsidR="00AE117E" w:rsidRPr="0020232B" w:rsidRDefault="00AE117E" w:rsidP="0020232B">
            <w:pPr>
              <w:tabs>
                <w:tab w:val="left" w:pos="171"/>
                <w:tab w:val="left" w:pos="459"/>
              </w:tabs>
              <w:autoSpaceDE/>
              <w:autoSpaceDN/>
              <w:adjustRightInd/>
              <w:contextualSpacing/>
              <w:jc w:val="both"/>
              <w:rPr>
                <w:b/>
              </w:rPr>
            </w:pPr>
            <w:r w:rsidRPr="0020232B">
              <w:rPr>
                <w:b/>
              </w:rPr>
              <w:t>Знать:</w:t>
            </w:r>
          </w:p>
          <w:p w:rsidR="00AE117E" w:rsidRDefault="00AE117E" w:rsidP="0020232B">
            <w:pPr>
              <w:tabs>
                <w:tab w:val="left" w:pos="171"/>
                <w:tab w:val="left" w:pos="459"/>
              </w:tabs>
              <w:autoSpaceDE/>
              <w:autoSpaceDN/>
              <w:adjustRightInd/>
              <w:contextualSpacing/>
              <w:jc w:val="both"/>
            </w:pPr>
            <w:r>
              <w:t xml:space="preserve">- </w:t>
            </w:r>
            <w:r w:rsidRPr="00A37F27">
              <w:t xml:space="preserve">содержание основных понятий, категорий теории </w:t>
            </w:r>
            <w:r>
              <w:t>лидерства</w:t>
            </w:r>
            <w:r w:rsidRPr="00A37F27">
              <w:t xml:space="preserve">; механизмы выдвижения в лидеры, особенности командной работы; закономерности и принципы </w:t>
            </w:r>
            <w:r>
              <w:t xml:space="preserve">групповой динамики </w:t>
            </w:r>
            <w:r w:rsidRPr="00A37F27">
              <w:t>командообразования;закономерности, механизмы, условия и факторы самоактуализации личности в постиндустриальном обществе.</w:t>
            </w:r>
          </w:p>
          <w:p w:rsidR="00AE117E" w:rsidRPr="0020232B" w:rsidRDefault="00AE117E" w:rsidP="0020232B">
            <w:pPr>
              <w:tabs>
                <w:tab w:val="left" w:pos="171"/>
                <w:tab w:val="left" w:pos="459"/>
              </w:tabs>
              <w:autoSpaceDE/>
              <w:autoSpaceDN/>
              <w:adjustRightInd/>
              <w:contextualSpacing/>
              <w:jc w:val="both"/>
              <w:rPr>
                <w:b/>
              </w:rPr>
            </w:pPr>
            <w:r w:rsidRPr="0020232B">
              <w:rPr>
                <w:b/>
              </w:rPr>
              <w:t>Уметь:</w:t>
            </w:r>
          </w:p>
          <w:p w:rsidR="00AE117E" w:rsidRDefault="00AE117E" w:rsidP="0020232B">
            <w:pPr>
              <w:tabs>
                <w:tab w:val="left" w:pos="171"/>
                <w:tab w:val="left" w:pos="459"/>
              </w:tabs>
              <w:autoSpaceDE/>
              <w:autoSpaceDN/>
              <w:adjustRightInd/>
              <w:contextualSpacing/>
              <w:jc w:val="both"/>
            </w:pPr>
            <w:r>
              <w:t xml:space="preserve">- </w:t>
            </w:r>
            <w:r w:rsidRPr="00F32E9C">
              <w:t xml:space="preserve">организовывать командное взаимодействие для </w:t>
            </w:r>
            <w:r>
              <w:t xml:space="preserve">формулирования и </w:t>
            </w:r>
            <w:r w:rsidRPr="00F32E9C">
              <w:t>решения управленческих задач по управлению персоналом; использовать социальные и социально-психологические методы и методики оценки деятельности лидеров</w:t>
            </w:r>
            <w:r>
              <w:t xml:space="preserve">; </w:t>
            </w:r>
            <w:r w:rsidRPr="00F32E9C">
              <w:t>создавать эффективную команду для решения стратегических и оперативных управленческих задач;разрабатывать траектории профессиональной и личностной самоактуализации лидеров.</w:t>
            </w:r>
          </w:p>
          <w:p w:rsidR="00AE117E" w:rsidRPr="0020232B" w:rsidRDefault="00AE117E" w:rsidP="0020232B">
            <w:pPr>
              <w:tabs>
                <w:tab w:val="left" w:pos="171"/>
                <w:tab w:val="left" w:pos="459"/>
              </w:tabs>
              <w:autoSpaceDE/>
              <w:autoSpaceDN/>
              <w:adjustRightInd/>
              <w:contextualSpacing/>
              <w:jc w:val="both"/>
              <w:rPr>
                <w:b/>
              </w:rPr>
            </w:pPr>
            <w:r w:rsidRPr="0020232B">
              <w:rPr>
                <w:b/>
              </w:rPr>
              <w:t xml:space="preserve">Владеть: </w:t>
            </w:r>
          </w:p>
          <w:p w:rsidR="00AE117E" w:rsidRPr="00A37F27" w:rsidRDefault="00AE117E" w:rsidP="0020232B">
            <w:pPr>
              <w:tabs>
                <w:tab w:val="left" w:pos="171"/>
                <w:tab w:val="left" w:pos="459"/>
              </w:tabs>
              <w:autoSpaceDE/>
              <w:autoSpaceDN/>
              <w:adjustRightInd/>
              <w:contextualSpacing/>
              <w:jc w:val="both"/>
            </w:pPr>
            <w:r>
              <w:t xml:space="preserve">- </w:t>
            </w:r>
            <w:r w:rsidRPr="00F32E9C">
              <w:t>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методами планирования деловой карьеры</w:t>
            </w:r>
            <w:r>
              <w:t xml:space="preserve">; </w:t>
            </w:r>
            <w:r w:rsidRPr="00F32E9C">
              <w:t>навыками управления деятельностью команды, навыками работы в коллективе для решения стратегических и оперативных управленческих задач.</w:t>
            </w:r>
          </w:p>
        </w:tc>
      </w:tr>
      <w:tr w:rsidR="00AE117E" w:rsidRPr="00092C77" w:rsidTr="0020232B">
        <w:trPr>
          <w:jc w:val="center"/>
        </w:trPr>
        <w:tc>
          <w:tcPr>
            <w:tcW w:w="2015" w:type="dxa"/>
          </w:tcPr>
          <w:p w:rsidR="00AE117E" w:rsidRPr="0020232B" w:rsidRDefault="00AE117E" w:rsidP="00F32E9C">
            <w:pPr>
              <w:rPr>
                <w:b/>
              </w:rPr>
            </w:pPr>
            <w:r w:rsidRPr="0020232B">
              <w:rPr>
                <w:b/>
              </w:rPr>
              <w:t>ПК-2</w:t>
            </w:r>
          </w:p>
          <w:p w:rsidR="00AE117E" w:rsidRDefault="00AE117E" w:rsidP="00F32E9C">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939" w:type="dxa"/>
          </w:tcPr>
          <w:p w:rsidR="00AE117E" w:rsidRPr="0020232B" w:rsidRDefault="00AE117E" w:rsidP="0020232B">
            <w:pPr>
              <w:jc w:val="both"/>
              <w:rPr>
                <w:b/>
              </w:rPr>
            </w:pPr>
            <w:r w:rsidRPr="0020232B">
              <w:rPr>
                <w:b/>
              </w:rPr>
              <w:t>ПК-2.1</w:t>
            </w:r>
          </w:p>
          <w:p w:rsidR="00AE117E" w:rsidRDefault="00AE117E" w:rsidP="0020232B">
            <w:pPr>
              <w:jc w:val="both"/>
            </w:pPr>
            <w:r w:rsidRPr="0020232B">
              <w:rPr>
                <w:b/>
              </w:rPr>
              <w:t>Знает:</w:t>
            </w:r>
            <w:r>
              <w:t xml:space="preserve"> концептуальные основы</w:t>
            </w:r>
          </w:p>
          <w:p w:rsidR="00AE117E" w:rsidRDefault="00AE117E" w:rsidP="0020232B">
            <w:pPr>
              <w:jc w:val="both"/>
            </w:pPr>
            <w:r>
              <w:t>проектирования межличностных, групповых и организационных коммуникаций; современные технологии управления персоналом, в том числе в межкультурной среде; юридические особенности формирования трудовых взаимоотношений в организациях.</w:t>
            </w:r>
          </w:p>
          <w:p w:rsidR="00AE117E" w:rsidRPr="0020232B" w:rsidRDefault="00AE117E" w:rsidP="0020232B">
            <w:pPr>
              <w:jc w:val="both"/>
              <w:rPr>
                <w:b/>
              </w:rPr>
            </w:pPr>
            <w:r w:rsidRPr="0020232B">
              <w:rPr>
                <w:b/>
              </w:rPr>
              <w:t>ПК-2.2</w:t>
            </w:r>
          </w:p>
          <w:p w:rsidR="00AE117E" w:rsidRDefault="00AE117E" w:rsidP="0020232B">
            <w:pPr>
              <w:jc w:val="both"/>
            </w:pPr>
            <w:r w:rsidRPr="0020232B">
              <w:rPr>
                <w:b/>
              </w:rPr>
              <w:t>Умеет:</w:t>
            </w:r>
            <w: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AE117E" w:rsidRPr="0020232B" w:rsidRDefault="00AE117E" w:rsidP="0020232B">
            <w:pPr>
              <w:jc w:val="both"/>
              <w:rPr>
                <w:b/>
              </w:rPr>
            </w:pPr>
            <w:r w:rsidRPr="0020232B">
              <w:rPr>
                <w:b/>
              </w:rPr>
              <w:t>ПК-2.3</w:t>
            </w:r>
          </w:p>
          <w:p w:rsidR="00AE117E" w:rsidRDefault="00AE117E" w:rsidP="0020232B">
            <w:pPr>
              <w:jc w:val="both"/>
            </w:pPr>
            <w:r w:rsidRPr="0020232B">
              <w:rPr>
                <w:b/>
              </w:rPr>
              <w:t>Владеет:</w:t>
            </w:r>
            <w: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4252" w:type="dxa"/>
          </w:tcPr>
          <w:p w:rsidR="00AE117E" w:rsidRPr="0020232B" w:rsidRDefault="00AE117E" w:rsidP="0020232B">
            <w:pPr>
              <w:tabs>
                <w:tab w:val="left" w:pos="171"/>
                <w:tab w:val="left" w:pos="459"/>
              </w:tabs>
              <w:autoSpaceDE/>
              <w:autoSpaceDN/>
              <w:adjustRightInd/>
              <w:contextualSpacing/>
              <w:jc w:val="both"/>
              <w:rPr>
                <w:b/>
              </w:rPr>
            </w:pPr>
            <w:r w:rsidRPr="0020232B">
              <w:rPr>
                <w:b/>
              </w:rPr>
              <w:t>Знать:</w:t>
            </w:r>
          </w:p>
          <w:p w:rsidR="00AE117E" w:rsidRDefault="00AE117E" w:rsidP="0020232B">
            <w:pPr>
              <w:tabs>
                <w:tab w:val="left" w:pos="171"/>
                <w:tab w:val="left" w:pos="459"/>
              </w:tabs>
              <w:autoSpaceDE/>
              <w:autoSpaceDN/>
              <w:adjustRightInd/>
              <w:contextualSpacing/>
              <w:jc w:val="both"/>
            </w:pPr>
            <w:r>
              <w:t>-  концептуальные основы</w:t>
            </w:r>
          </w:p>
          <w:p w:rsidR="00AE117E" w:rsidRDefault="00AE117E" w:rsidP="0020232B">
            <w:pPr>
              <w:tabs>
                <w:tab w:val="left" w:pos="171"/>
                <w:tab w:val="left" w:pos="459"/>
              </w:tabs>
              <w:autoSpaceDE/>
              <w:autoSpaceDN/>
              <w:adjustRightInd/>
              <w:contextualSpacing/>
              <w:jc w:val="both"/>
            </w:pPr>
            <w:r>
              <w:t xml:space="preserve">проектирования межличностных, групповых и организационных коммуникаций; </w:t>
            </w:r>
            <w:r w:rsidRPr="00636326">
              <w:t>проблемы и направления развития теории и практики лидерства в современном менеджменте</w:t>
            </w:r>
            <w:r>
              <w:t>;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AE117E" w:rsidRPr="0020232B" w:rsidRDefault="00AE117E" w:rsidP="0020232B">
            <w:pPr>
              <w:tabs>
                <w:tab w:val="left" w:pos="171"/>
                <w:tab w:val="left" w:pos="459"/>
              </w:tabs>
              <w:autoSpaceDE/>
              <w:autoSpaceDN/>
              <w:adjustRightInd/>
              <w:contextualSpacing/>
              <w:jc w:val="both"/>
              <w:rPr>
                <w:b/>
              </w:rPr>
            </w:pPr>
            <w:r w:rsidRPr="0020232B">
              <w:rPr>
                <w:b/>
              </w:rPr>
              <w:t>Уметь:</w:t>
            </w:r>
          </w:p>
          <w:p w:rsidR="00AE117E" w:rsidRDefault="00AE117E" w:rsidP="0020232B">
            <w:pPr>
              <w:tabs>
                <w:tab w:val="left" w:pos="171"/>
                <w:tab w:val="left" w:pos="459"/>
              </w:tabs>
              <w:autoSpaceDE/>
              <w:autoSpaceDN/>
              <w:adjustRightInd/>
              <w:contextualSpacing/>
              <w:jc w:val="both"/>
            </w:pPr>
            <w:r>
              <w:t xml:space="preserve">- </w:t>
            </w:r>
            <w:r w:rsidRPr="00636326">
              <w:t>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r>
              <w:t xml:space="preserve">; </w:t>
            </w:r>
            <w:r w:rsidRPr="00636326">
              <w:t>осуществлять управленческое консультирование лидера в преодолении возникающих проблем</w:t>
            </w:r>
            <w:r>
              <w:t xml:space="preserve"> (в рамках преодоления конфликтных ситуаций)</w:t>
            </w:r>
            <w:r w:rsidRPr="00636326">
              <w:t>.</w:t>
            </w:r>
          </w:p>
          <w:p w:rsidR="00AE117E" w:rsidRPr="0020232B" w:rsidRDefault="00AE117E" w:rsidP="0020232B">
            <w:pPr>
              <w:tabs>
                <w:tab w:val="left" w:pos="171"/>
                <w:tab w:val="left" w:pos="459"/>
              </w:tabs>
              <w:autoSpaceDE/>
              <w:autoSpaceDN/>
              <w:adjustRightInd/>
              <w:contextualSpacing/>
              <w:jc w:val="both"/>
              <w:rPr>
                <w:b/>
              </w:rPr>
            </w:pPr>
            <w:r w:rsidRPr="0020232B">
              <w:rPr>
                <w:b/>
              </w:rPr>
              <w:t>Владеть:</w:t>
            </w:r>
          </w:p>
          <w:p w:rsidR="00AE117E" w:rsidRPr="00A37F27" w:rsidRDefault="00AE117E" w:rsidP="0020232B">
            <w:pPr>
              <w:tabs>
                <w:tab w:val="left" w:pos="171"/>
                <w:tab w:val="left" w:pos="459"/>
              </w:tabs>
              <w:autoSpaceDE/>
              <w:autoSpaceDN/>
              <w:adjustRightInd/>
              <w:contextualSpacing/>
              <w:jc w:val="both"/>
            </w:pPr>
            <w:r>
              <w:t xml:space="preserve">- навыками коммуникаций; </w:t>
            </w:r>
            <w:r w:rsidRPr="00636326">
              <w:t>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r>
    </w:tbl>
    <w:p w:rsidR="00AE117E" w:rsidRDefault="00AE117E" w:rsidP="00A8104C">
      <w:pPr>
        <w:pStyle w:val="ListParagraph"/>
        <w:ind w:left="709"/>
        <w:jc w:val="both"/>
        <w:rPr>
          <w:b/>
          <w:i/>
        </w:rPr>
      </w:pPr>
    </w:p>
    <w:p w:rsidR="00AE117E" w:rsidRPr="00A8104C" w:rsidRDefault="00AE117E" w:rsidP="00A8104C">
      <w:pPr>
        <w:pStyle w:val="ListParagraph"/>
        <w:ind w:left="709"/>
        <w:jc w:val="both"/>
        <w:rPr>
          <w:b/>
          <w:i/>
        </w:rPr>
      </w:pPr>
      <w:r w:rsidRPr="00A8104C">
        <w:rPr>
          <w:b/>
          <w:i/>
        </w:rPr>
        <w:t>2.</w:t>
      </w:r>
      <w:r w:rsidRPr="00A8104C">
        <w:rPr>
          <w:b/>
          <w:i/>
        </w:rPr>
        <w:tab/>
        <w:t>Место дисциплины (модуля) в структуре образовательной программы</w:t>
      </w:r>
    </w:p>
    <w:p w:rsidR="00AE117E" w:rsidRDefault="00AE117E" w:rsidP="00A8104C">
      <w:pPr>
        <w:pStyle w:val="ListParagraph"/>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AE117E" w:rsidRPr="00A8104C" w:rsidRDefault="00AE117E" w:rsidP="00A8104C">
      <w:pPr>
        <w:pStyle w:val="ListParagraph"/>
        <w:ind w:left="0" w:firstLine="709"/>
        <w:jc w:val="both"/>
      </w:pPr>
      <w:r w:rsidRPr="00A8104C">
        <w:t>Изучение дисциплины позволит обучающимся реализовывать компетенции в профессиональной деятельности.</w:t>
      </w:r>
    </w:p>
    <w:p w:rsidR="00AE117E" w:rsidRDefault="00AE117E" w:rsidP="00A8104C">
      <w:pPr>
        <w:pStyle w:val="ListParagraph"/>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t>предпринимательской.</w:t>
      </w:r>
    </w:p>
    <w:p w:rsidR="00AE117E" w:rsidRPr="00A8104C" w:rsidRDefault="00AE117E" w:rsidP="00A8104C">
      <w:pPr>
        <w:pStyle w:val="ListParagraph"/>
        <w:ind w:left="0" w:firstLine="709"/>
        <w:jc w:val="both"/>
      </w:pPr>
      <w:r w:rsidRPr="00A8104C">
        <w:t>Дисциплина находится в логической и содержательно-методической взаимосвязи с другими частями ОПОП.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2268"/>
        <w:gridCol w:w="1701"/>
        <w:gridCol w:w="4819"/>
      </w:tblGrid>
      <w:tr w:rsidR="00AE117E" w:rsidTr="0020232B">
        <w:tc>
          <w:tcPr>
            <w:tcW w:w="1423" w:type="dxa"/>
          </w:tcPr>
          <w:p w:rsidR="00AE117E" w:rsidRPr="000656CB" w:rsidRDefault="00AE117E" w:rsidP="0020232B">
            <w:pPr>
              <w:jc w:val="center"/>
            </w:pPr>
            <w:r w:rsidRPr="000656CB">
              <w:t>Код компетенции</w:t>
            </w:r>
          </w:p>
        </w:tc>
        <w:tc>
          <w:tcPr>
            <w:tcW w:w="2268" w:type="dxa"/>
          </w:tcPr>
          <w:p w:rsidR="00AE117E" w:rsidRPr="000656CB" w:rsidRDefault="00AE117E" w:rsidP="0020232B">
            <w:pPr>
              <w:jc w:val="center"/>
            </w:pPr>
            <w:r w:rsidRPr="000656CB">
              <w:t>Предшествующие дисциплины</w:t>
            </w:r>
          </w:p>
        </w:tc>
        <w:tc>
          <w:tcPr>
            <w:tcW w:w="1701" w:type="dxa"/>
          </w:tcPr>
          <w:p w:rsidR="00AE117E" w:rsidRPr="000656CB" w:rsidRDefault="00AE117E" w:rsidP="0020232B">
            <w:pPr>
              <w:jc w:val="center"/>
            </w:pPr>
            <w:r w:rsidRPr="000656CB">
              <w:t>Параллельно осваиваемые</w:t>
            </w:r>
          </w:p>
        </w:tc>
        <w:tc>
          <w:tcPr>
            <w:tcW w:w="4819" w:type="dxa"/>
          </w:tcPr>
          <w:p w:rsidR="00AE117E" w:rsidRDefault="00AE117E" w:rsidP="0020232B">
            <w:pPr>
              <w:jc w:val="center"/>
            </w:pPr>
            <w:r w:rsidRPr="000656CB">
              <w:t>Последующие дисциплины</w:t>
            </w:r>
          </w:p>
        </w:tc>
      </w:tr>
      <w:tr w:rsidR="00AE117E" w:rsidTr="0020232B">
        <w:trPr>
          <w:trHeight w:val="532"/>
        </w:trPr>
        <w:tc>
          <w:tcPr>
            <w:tcW w:w="1423" w:type="dxa"/>
          </w:tcPr>
          <w:p w:rsidR="00AE117E" w:rsidRDefault="00AE117E" w:rsidP="0020232B">
            <w:pPr>
              <w:jc w:val="both"/>
            </w:pPr>
            <w:r>
              <w:t>ПК-1</w:t>
            </w:r>
          </w:p>
        </w:tc>
        <w:tc>
          <w:tcPr>
            <w:tcW w:w="2268" w:type="dxa"/>
          </w:tcPr>
          <w:p w:rsidR="00AE117E" w:rsidRDefault="00AE117E" w:rsidP="0020232B">
            <w:pPr>
              <w:jc w:val="both"/>
            </w:pPr>
            <w:r>
              <w:t>Теория менеджмента;</w:t>
            </w:r>
          </w:p>
          <w:p w:rsidR="00AE117E" w:rsidRDefault="00AE117E" w:rsidP="0020232B">
            <w:pPr>
              <w:jc w:val="both"/>
            </w:pPr>
            <w:r>
              <w:t>Менеджмент организации;</w:t>
            </w:r>
          </w:p>
          <w:p w:rsidR="00AE117E" w:rsidRDefault="00AE117E" w:rsidP="0020232B">
            <w:pPr>
              <w:jc w:val="both"/>
            </w:pPr>
            <w:r w:rsidRPr="000D33DE">
              <w:t>Ознакомительная практика</w:t>
            </w:r>
            <w:r>
              <w:t>.</w:t>
            </w:r>
          </w:p>
        </w:tc>
        <w:tc>
          <w:tcPr>
            <w:tcW w:w="1701" w:type="dxa"/>
          </w:tcPr>
          <w:p w:rsidR="00AE117E" w:rsidRDefault="00AE117E" w:rsidP="0020232B">
            <w:pPr>
              <w:jc w:val="both"/>
            </w:pPr>
            <w:r>
              <w:t>Управление человеческим ресурсами.</w:t>
            </w:r>
          </w:p>
        </w:tc>
        <w:tc>
          <w:tcPr>
            <w:tcW w:w="4819" w:type="dxa"/>
          </w:tcPr>
          <w:p w:rsidR="00AE117E" w:rsidRDefault="00AE117E" w:rsidP="0020232B">
            <w:pPr>
              <w:jc w:val="both"/>
            </w:pPr>
            <w:r w:rsidRPr="00FF5FA8">
              <w:t>Управление человеческим ресурсами</w:t>
            </w:r>
            <w:r>
              <w:t>;</w:t>
            </w:r>
          </w:p>
          <w:p w:rsidR="00AE117E" w:rsidRDefault="00AE117E" w:rsidP="0020232B">
            <w:pPr>
              <w:jc w:val="both"/>
            </w:pPr>
            <w:r>
              <w:t>Корпоративное управление;</w:t>
            </w:r>
          </w:p>
          <w:p w:rsidR="00AE117E" w:rsidRDefault="00AE117E" w:rsidP="0020232B">
            <w:pPr>
              <w:jc w:val="both"/>
            </w:pPr>
            <w:r w:rsidRPr="00FF5FA8">
              <w:t>Тренинг делового общения</w:t>
            </w:r>
            <w:r>
              <w:t>;</w:t>
            </w:r>
          </w:p>
          <w:p w:rsidR="00AE117E" w:rsidRDefault="00AE117E" w:rsidP="0020232B">
            <w:pPr>
              <w:jc w:val="both"/>
            </w:pPr>
            <w:r w:rsidRPr="000D33DE">
              <w:t>Организационно-управленческая практика</w:t>
            </w:r>
            <w:r>
              <w:t>;</w:t>
            </w:r>
          </w:p>
          <w:p w:rsidR="00AE117E" w:rsidRDefault="00AE117E" w:rsidP="0008259C">
            <w:r w:rsidRPr="000D33DE">
              <w:t>Технологическая (проектно-технологическая) практика</w:t>
            </w:r>
            <w:r>
              <w:t>;</w:t>
            </w:r>
          </w:p>
          <w:p w:rsidR="00AE117E" w:rsidRDefault="00AE117E" w:rsidP="0008259C">
            <w:r w:rsidRPr="000D33DE">
              <w:t>Преддипломная практика</w:t>
            </w:r>
            <w:r>
              <w:t>;</w:t>
            </w:r>
          </w:p>
          <w:p w:rsidR="00AE117E" w:rsidRDefault="00AE117E" w:rsidP="0020232B">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AE117E" w:rsidTr="0020232B">
        <w:tc>
          <w:tcPr>
            <w:tcW w:w="1423" w:type="dxa"/>
          </w:tcPr>
          <w:p w:rsidR="00AE117E" w:rsidRDefault="00AE117E" w:rsidP="0020232B">
            <w:pPr>
              <w:jc w:val="both"/>
            </w:pPr>
            <w:r>
              <w:t>ПК-2</w:t>
            </w:r>
          </w:p>
        </w:tc>
        <w:tc>
          <w:tcPr>
            <w:tcW w:w="2268" w:type="dxa"/>
          </w:tcPr>
          <w:p w:rsidR="00AE117E" w:rsidRDefault="00AE117E" w:rsidP="0020232B">
            <w:pPr>
              <w:jc w:val="both"/>
            </w:pPr>
            <w:r>
              <w:t>Трудовое право;</w:t>
            </w:r>
          </w:p>
          <w:p w:rsidR="00AE117E" w:rsidRDefault="00AE117E" w:rsidP="0020232B">
            <w:pPr>
              <w:jc w:val="both"/>
            </w:pPr>
            <w:r>
              <w:t>Конфликтология;</w:t>
            </w:r>
          </w:p>
          <w:p w:rsidR="00AE117E" w:rsidRDefault="00AE117E" w:rsidP="0020232B">
            <w:pPr>
              <w:jc w:val="both"/>
            </w:pPr>
            <w:r w:rsidRPr="000D33DE">
              <w:t>Ознакомительная практика</w:t>
            </w:r>
            <w:r>
              <w:t>.</w:t>
            </w:r>
          </w:p>
        </w:tc>
        <w:tc>
          <w:tcPr>
            <w:tcW w:w="1701" w:type="dxa"/>
          </w:tcPr>
          <w:p w:rsidR="00AE117E" w:rsidRDefault="00AE117E" w:rsidP="0020232B">
            <w:pPr>
              <w:jc w:val="both"/>
            </w:pPr>
            <w:r w:rsidRPr="00FF5FA8">
              <w:t>Управление человеческим ресурсами</w:t>
            </w:r>
          </w:p>
        </w:tc>
        <w:tc>
          <w:tcPr>
            <w:tcW w:w="4819" w:type="dxa"/>
          </w:tcPr>
          <w:p w:rsidR="00AE117E" w:rsidRDefault="00AE117E" w:rsidP="0020232B">
            <w:pPr>
              <w:jc w:val="both"/>
            </w:pPr>
            <w:r w:rsidRPr="00FF5FA8">
              <w:t>Управление человеческим ресурсами;</w:t>
            </w:r>
          </w:p>
          <w:p w:rsidR="00AE117E" w:rsidRDefault="00AE117E" w:rsidP="0020232B">
            <w:pPr>
              <w:jc w:val="both"/>
            </w:pPr>
            <w:r w:rsidRPr="00FF5FA8">
              <w:t>Корпоративное управление;</w:t>
            </w:r>
          </w:p>
          <w:p w:rsidR="00AE117E" w:rsidRDefault="00AE117E" w:rsidP="0020232B">
            <w:pPr>
              <w:jc w:val="both"/>
            </w:pPr>
            <w:r w:rsidRPr="00FF5FA8">
              <w:t>Тренинг делового общения</w:t>
            </w:r>
            <w:r>
              <w:t>;</w:t>
            </w:r>
          </w:p>
          <w:p w:rsidR="00AE117E" w:rsidRDefault="00AE117E" w:rsidP="0020232B">
            <w:pPr>
              <w:jc w:val="both"/>
            </w:pPr>
            <w:r w:rsidRPr="000D33DE">
              <w:t>Организационно-управленческая практика</w:t>
            </w:r>
            <w:r>
              <w:t>;</w:t>
            </w:r>
          </w:p>
          <w:p w:rsidR="00AE117E" w:rsidRDefault="00AE117E" w:rsidP="0021494C">
            <w:r w:rsidRPr="000D33DE">
              <w:t>Технологическая (проектно-технологическая) практика</w:t>
            </w:r>
            <w:r>
              <w:t>;</w:t>
            </w:r>
          </w:p>
          <w:p w:rsidR="00AE117E" w:rsidRDefault="00AE117E" w:rsidP="0021494C">
            <w:r w:rsidRPr="000D33DE">
              <w:t>Преддипломная практика</w:t>
            </w:r>
            <w:r>
              <w:t>;</w:t>
            </w:r>
          </w:p>
          <w:p w:rsidR="00AE117E" w:rsidRDefault="00AE117E" w:rsidP="0020232B">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AE117E" w:rsidRDefault="00AE117E" w:rsidP="0021494C">
      <w:pPr>
        <w:spacing w:line="120" w:lineRule="auto"/>
        <w:ind w:firstLine="709"/>
        <w:jc w:val="both"/>
      </w:pPr>
    </w:p>
    <w:p w:rsidR="00AE117E" w:rsidRDefault="00AE117E"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AE117E" w:rsidRDefault="00AE117E"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AE117E" w:rsidRPr="00092C77" w:rsidRDefault="00AE117E" w:rsidP="0021494C">
      <w:pPr>
        <w:spacing w:line="120" w:lineRule="auto"/>
        <w:ind w:firstLine="709"/>
        <w:jc w:val="both"/>
      </w:pPr>
    </w:p>
    <w:p w:rsidR="00AE117E" w:rsidRPr="00E83201" w:rsidRDefault="00AE117E" w:rsidP="00E83201">
      <w:pPr>
        <w:pStyle w:val="ListParagraph"/>
        <w:numPr>
          <w:ilvl w:val="0"/>
          <w:numId w:val="31"/>
        </w:numPr>
        <w:jc w:val="both"/>
        <w:rPr>
          <w:b/>
          <w:i/>
        </w:rPr>
      </w:pPr>
      <w:r w:rsidRPr="00E83201">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
        <w:gridCol w:w="6349"/>
        <w:gridCol w:w="1814"/>
        <w:gridCol w:w="1777"/>
      </w:tblGrid>
      <w:tr w:rsidR="00AE117E" w:rsidRPr="00092C77" w:rsidTr="0020232B">
        <w:trPr>
          <w:jc w:val="center"/>
        </w:trPr>
        <w:tc>
          <w:tcPr>
            <w:tcW w:w="6615" w:type="dxa"/>
            <w:gridSpan w:val="2"/>
            <w:vMerge w:val="restart"/>
          </w:tcPr>
          <w:p w:rsidR="00AE117E" w:rsidRPr="0020232B" w:rsidRDefault="00AE117E" w:rsidP="0020232B">
            <w:pPr>
              <w:jc w:val="center"/>
              <w:rPr>
                <w:b/>
                <w:i/>
              </w:rPr>
            </w:pPr>
            <w:r w:rsidRPr="0020232B">
              <w:rPr>
                <w:b/>
                <w:i/>
              </w:rPr>
              <w:t>Виды учебной работы</w:t>
            </w:r>
          </w:p>
        </w:tc>
        <w:tc>
          <w:tcPr>
            <w:tcW w:w="3591" w:type="dxa"/>
            <w:gridSpan w:val="2"/>
          </w:tcPr>
          <w:p w:rsidR="00AE117E" w:rsidRPr="0020232B" w:rsidRDefault="00AE117E" w:rsidP="0020232B">
            <w:pPr>
              <w:jc w:val="center"/>
              <w:rPr>
                <w:b/>
                <w:i/>
              </w:rPr>
            </w:pPr>
            <w:r w:rsidRPr="0020232B">
              <w:rPr>
                <w:b/>
                <w:i/>
              </w:rPr>
              <w:t>Формы обучения</w:t>
            </w:r>
          </w:p>
        </w:tc>
      </w:tr>
      <w:tr w:rsidR="00AE117E" w:rsidRPr="00092C77" w:rsidTr="0020232B">
        <w:trPr>
          <w:jc w:val="center"/>
        </w:trPr>
        <w:tc>
          <w:tcPr>
            <w:tcW w:w="6615" w:type="dxa"/>
            <w:gridSpan w:val="2"/>
            <w:vMerge/>
          </w:tcPr>
          <w:p w:rsidR="00AE117E" w:rsidRPr="0020232B" w:rsidRDefault="00AE117E" w:rsidP="0020232B">
            <w:pPr>
              <w:jc w:val="center"/>
              <w:rPr>
                <w:b/>
                <w:i/>
              </w:rPr>
            </w:pPr>
          </w:p>
        </w:tc>
        <w:tc>
          <w:tcPr>
            <w:tcW w:w="1814" w:type="dxa"/>
          </w:tcPr>
          <w:p w:rsidR="00AE117E" w:rsidRPr="0020232B" w:rsidRDefault="00AE117E" w:rsidP="0020232B">
            <w:pPr>
              <w:jc w:val="center"/>
              <w:rPr>
                <w:b/>
                <w:i/>
              </w:rPr>
            </w:pPr>
            <w:r w:rsidRPr="0020232B">
              <w:rPr>
                <w:b/>
                <w:i/>
              </w:rPr>
              <w:t>Очная</w:t>
            </w:r>
          </w:p>
        </w:tc>
        <w:tc>
          <w:tcPr>
            <w:tcW w:w="1777" w:type="dxa"/>
          </w:tcPr>
          <w:p w:rsidR="00AE117E" w:rsidRPr="0020232B" w:rsidRDefault="00AE117E" w:rsidP="0020232B">
            <w:pPr>
              <w:jc w:val="center"/>
              <w:rPr>
                <w:b/>
                <w:i/>
              </w:rPr>
            </w:pPr>
            <w:r w:rsidRPr="0020232B">
              <w:rPr>
                <w:b/>
                <w:i/>
              </w:rPr>
              <w:t>Очно-заочная</w:t>
            </w:r>
          </w:p>
        </w:tc>
      </w:tr>
      <w:tr w:rsidR="00AE117E" w:rsidRPr="00092C77" w:rsidTr="0020232B">
        <w:trPr>
          <w:jc w:val="center"/>
        </w:trPr>
        <w:tc>
          <w:tcPr>
            <w:tcW w:w="6615" w:type="dxa"/>
            <w:gridSpan w:val="2"/>
          </w:tcPr>
          <w:p w:rsidR="00AE117E" w:rsidRPr="00092C77" w:rsidRDefault="00AE117E" w:rsidP="0020232B">
            <w:pPr>
              <w:jc w:val="both"/>
            </w:pPr>
            <w:r w:rsidRPr="0020232B">
              <w:rPr>
                <w:b/>
              </w:rPr>
              <w:t>Общая трудоемкость</w:t>
            </w:r>
            <w:r w:rsidRPr="00092C77">
              <w:t>: зачетные единицы/часы</w:t>
            </w:r>
          </w:p>
        </w:tc>
        <w:tc>
          <w:tcPr>
            <w:tcW w:w="1814" w:type="dxa"/>
          </w:tcPr>
          <w:p w:rsidR="00AE117E" w:rsidRPr="00092C77" w:rsidRDefault="00AE117E" w:rsidP="0020232B">
            <w:pPr>
              <w:jc w:val="center"/>
            </w:pPr>
            <w:r>
              <w:t>2/72</w:t>
            </w:r>
          </w:p>
        </w:tc>
        <w:tc>
          <w:tcPr>
            <w:tcW w:w="1777" w:type="dxa"/>
          </w:tcPr>
          <w:p w:rsidR="00AE117E" w:rsidRPr="00092C77" w:rsidRDefault="00AE117E" w:rsidP="0020232B">
            <w:pPr>
              <w:jc w:val="center"/>
            </w:pPr>
            <w:r>
              <w:t>2/72</w:t>
            </w:r>
          </w:p>
        </w:tc>
      </w:tr>
      <w:tr w:rsidR="00AE117E" w:rsidRPr="00092C77" w:rsidTr="0020232B">
        <w:trPr>
          <w:jc w:val="center"/>
        </w:trPr>
        <w:tc>
          <w:tcPr>
            <w:tcW w:w="6615" w:type="dxa"/>
            <w:gridSpan w:val="2"/>
          </w:tcPr>
          <w:p w:rsidR="00AE117E" w:rsidRPr="0020232B" w:rsidRDefault="00AE117E" w:rsidP="0020232B">
            <w:pPr>
              <w:jc w:val="both"/>
              <w:rPr>
                <w:b/>
              </w:rPr>
            </w:pPr>
            <w:r w:rsidRPr="0020232B">
              <w:rPr>
                <w:b/>
              </w:rPr>
              <w:t>Семестр</w:t>
            </w:r>
          </w:p>
        </w:tc>
        <w:tc>
          <w:tcPr>
            <w:tcW w:w="1814" w:type="dxa"/>
          </w:tcPr>
          <w:p w:rsidR="00AE117E" w:rsidRDefault="00AE117E" w:rsidP="0020232B">
            <w:pPr>
              <w:jc w:val="center"/>
            </w:pPr>
            <w:r>
              <w:t>5</w:t>
            </w:r>
          </w:p>
        </w:tc>
        <w:tc>
          <w:tcPr>
            <w:tcW w:w="1777" w:type="dxa"/>
          </w:tcPr>
          <w:p w:rsidR="00AE117E" w:rsidRDefault="00AE117E" w:rsidP="0020232B">
            <w:pPr>
              <w:jc w:val="center"/>
            </w:pPr>
            <w:r>
              <w:t>6</w:t>
            </w:r>
          </w:p>
        </w:tc>
      </w:tr>
      <w:tr w:rsidR="00AE117E" w:rsidRPr="00092C77" w:rsidTr="0020232B">
        <w:trPr>
          <w:jc w:val="center"/>
        </w:trPr>
        <w:tc>
          <w:tcPr>
            <w:tcW w:w="6615" w:type="dxa"/>
            <w:gridSpan w:val="2"/>
          </w:tcPr>
          <w:p w:rsidR="00AE117E" w:rsidRPr="00092C77" w:rsidRDefault="00AE117E" w:rsidP="0020232B">
            <w:pPr>
              <w:jc w:val="both"/>
            </w:pPr>
            <w:r w:rsidRPr="0020232B">
              <w:rPr>
                <w:b/>
              </w:rPr>
              <w:t>Контактная работас преподавателем</w:t>
            </w:r>
            <w:r w:rsidRPr="00092C77">
              <w:t xml:space="preserve"> (всего):</w:t>
            </w:r>
          </w:p>
        </w:tc>
        <w:tc>
          <w:tcPr>
            <w:tcW w:w="1814" w:type="dxa"/>
          </w:tcPr>
          <w:p w:rsidR="00AE117E" w:rsidRPr="003C2F1E"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val="restart"/>
          </w:tcPr>
          <w:p w:rsidR="00AE117E" w:rsidRPr="00092C77" w:rsidRDefault="00AE117E" w:rsidP="0020232B">
            <w:pPr>
              <w:jc w:val="both"/>
            </w:pPr>
          </w:p>
        </w:tc>
        <w:tc>
          <w:tcPr>
            <w:tcW w:w="6349" w:type="dxa"/>
          </w:tcPr>
          <w:p w:rsidR="00AE117E" w:rsidRPr="00092C77" w:rsidRDefault="00AE117E" w:rsidP="0020232B">
            <w:pPr>
              <w:jc w:val="both"/>
            </w:pPr>
            <w:r w:rsidRPr="006312FD">
              <w:t>Занятия лекционного типа - лекционные занятия</w:t>
            </w:r>
          </w:p>
        </w:tc>
        <w:tc>
          <w:tcPr>
            <w:tcW w:w="1814" w:type="dxa"/>
          </w:tcPr>
          <w:p w:rsidR="00AE117E" w:rsidRPr="00092C77" w:rsidRDefault="00AE117E" w:rsidP="0020232B">
            <w:pPr>
              <w:jc w:val="center"/>
            </w:pPr>
            <w:r>
              <w:t>18</w:t>
            </w:r>
          </w:p>
        </w:tc>
        <w:tc>
          <w:tcPr>
            <w:tcW w:w="1777" w:type="dxa"/>
          </w:tcPr>
          <w:p w:rsidR="00AE117E" w:rsidRPr="00092C77" w:rsidRDefault="00AE117E" w:rsidP="0020232B">
            <w:pPr>
              <w:jc w:val="center"/>
            </w:pPr>
            <w:r>
              <w:t>10</w:t>
            </w: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092C77" w:rsidRDefault="00AE117E" w:rsidP="0020232B">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AE117E" w:rsidRPr="00092C77" w:rsidRDefault="00AE117E" w:rsidP="0020232B">
            <w:pPr>
              <w:jc w:val="center"/>
            </w:pPr>
            <w:r>
              <w:t>34/(6*)</w:t>
            </w:r>
          </w:p>
        </w:tc>
        <w:tc>
          <w:tcPr>
            <w:tcW w:w="1777" w:type="dxa"/>
          </w:tcPr>
          <w:p w:rsidR="00AE117E" w:rsidRPr="00092C77" w:rsidRDefault="00AE117E" w:rsidP="0020232B">
            <w:pPr>
              <w:jc w:val="center"/>
            </w:pPr>
            <w:r>
              <w:t>18(3*)</w:t>
            </w: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092C77" w:rsidRDefault="00AE117E" w:rsidP="0020232B">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AE117E" w:rsidRPr="00092C77"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762A3F" w:rsidRDefault="00AE117E" w:rsidP="001F0EBE">
            <w:r w:rsidRPr="00762A3F">
              <w:t>Консультации</w:t>
            </w:r>
          </w:p>
        </w:tc>
        <w:tc>
          <w:tcPr>
            <w:tcW w:w="1814" w:type="dxa"/>
          </w:tcPr>
          <w:p w:rsidR="00AE117E" w:rsidRPr="00092C77"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Default="00AE117E" w:rsidP="001F0EBE">
            <w:r w:rsidRPr="00762A3F">
              <w:t>Курсовая работа</w:t>
            </w:r>
          </w:p>
        </w:tc>
        <w:tc>
          <w:tcPr>
            <w:tcW w:w="1814" w:type="dxa"/>
          </w:tcPr>
          <w:p w:rsidR="00AE117E" w:rsidRPr="00092C77"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762A3F" w:rsidRDefault="00AE117E" w:rsidP="0020232B">
            <w:pPr>
              <w:jc w:val="both"/>
            </w:pPr>
            <w:r w:rsidRPr="006312FD">
              <w:t xml:space="preserve">Промежуточная аттестация: </w:t>
            </w:r>
            <w:r w:rsidRPr="0021494C">
              <w:t>Зачет</w:t>
            </w:r>
            <w:r w:rsidRPr="006312FD">
              <w:t>(в том числе: в форме контактной работы/в форме СРС)</w:t>
            </w:r>
          </w:p>
        </w:tc>
        <w:tc>
          <w:tcPr>
            <w:tcW w:w="1814" w:type="dxa"/>
            <w:vAlign w:val="center"/>
          </w:tcPr>
          <w:p w:rsidR="00AE117E" w:rsidRDefault="00AE117E" w:rsidP="0020232B">
            <w:pPr>
              <w:jc w:val="center"/>
            </w:pPr>
            <w:r>
              <w:t>2</w:t>
            </w:r>
          </w:p>
        </w:tc>
        <w:tc>
          <w:tcPr>
            <w:tcW w:w="1777" w:type="dxa"/>
          </w:tcPr>
          <w:p w:rsidR="00AE117E" w:rsidRPr="00092C77" w:rsidRDefault="00AE117E" w:rsidP="0020232B">
            <w:pPr>
              <w:jc w:val="center"/>
            </w:pPr>
            <w:r>
              <w:t>2</w:t>
            </w:r>
          </w:p>
        </w:tc>
      </w:tr>
      <w:tr w:rsidR="00AE117E" w:rsidRPr="00092C77" w:rsidTr="0020232B">
        <w:trPr>
          <w:jc w:val="center"/>
        </w:trPr>
        <w:tc>
          <w:tcPr>
            <w:tcW w:w="6615" w:type="dxa"/>
            <w:gridSpan w:val="2"/>
          </w:tcPr>
          <w:p w:rsidR="00AE117E" w:rsidRPr="00092C77" w:rsidRDefault="00AE117E" w:rsidP="0020232B">
            <w:pPr>
              <w:jc w:val="both"/>
            </w:pPr>
            <w:r w:rsidRPr="0020232B">
              <w:rPr>
                <w:b/>
              </w:rPr>
              <w:t xml:space="preserve">Самостоятельная работа </w:t>
            </w:r>
          </w:p>
        </w:tc>
        <w:tc>
          <w:tcPr>
            <w:tcW w:w="1814" w:type="dxa"/>
          </w:tcPr>
          <w:p w:rsidR="00AE117E" w:rsidRPr="00092C77" w:rsidRDefault="00AE117E" w:rsidP="0020232B">
            <w:pPr>
              <w:jc w:val="center"/>
            </w:pPr>
            <w:r>
              <w:t>18</w:t>
            </w:r>
          </w:p>
        </w:tc>
        <w:tc>
          <w:tcPr>
            <w:tcW w:w="1777" w:type="dxa"/>
          </w:tcPr>
          <w:p w:rsidR="00AE117E" w:rsidRPr="00092C77" w:rsidRDefault="00AE117E" w:rsidP="0020232B">
            <w:pPr>
              <w:jc w:val="center"/>
            </w:pPr>
            <w:r>
              <w:t>42</w:t>
            </w:r>
          </w:p>
        </w:tc>
      </w:tr>
    </w:tbl>
    <w:p w:rsidR="00AE117E" w:rsidRDefault="00AE117E" w:rsidP="00E83201">
      <w:pPr>
        <w:pStyle w:val="ListParagraph"/>
        <w:ind w:left="709"/>
        <w:jc w:val="both"/>
        <w:rPr>
          <w:b/>
          <w:i/>
        </w:rPr>
      </w:pPr>
    </w:p>
    <w:p w:rsidR="00AE117E" w:rsidRPr="00092C77" w:rsidRDefault="00AE117E" w:rsidP="00E83201">
      <w:pPr>
        <w:pStyle w:val="ListParagraph"/>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117E" w:rsidRPr="00643580" w:rsidRDefault="00AE117E" w:rsidP="00643580">
      <w:pPr>
        <w:jc w:val="center"/>
        <w:rPr>
          <w:b/>
        </w:rPr>
      </w:pPr>
      <w:r w:rsidRPr="00643580">
        <w:rPr>
          <w:b/>
        </w:rPr>
        <w:t>4.1</w:t>
      </w:r>
      <w:r>
        <w:rPr>
          <w:b/>
        </w:rPr>
        <w:t xml:space="preserve">. </w:t>
      </w:r>
      <w:r w:rsidRPr="00643580">
        <w:rPr>
          <w:b/>
        </w:rPr>
        <w:t>Распределение часов по разделам/темам и видам работы</w:t>
      </w:r>
    </w:p>
    <w:p w:rsidR="00AE117E" w:rsidRPr="00643580" w:rsidRDefault="00AE117E" w:rsidP="00643580">
      <w:pPr>
        <w:jc w:val="center"/>
        <w:rPr>
          <w:b/>
        </w:rPr>
      </w:pPr>
      <w:r w:rsidRPr="00643580">
        <w:rPr>
          <w:b/>
        </w:rPr>
        <w:t>4.1.1</w:t>
      </w:r>
      <w:r>
        <w:rPr>
          <w:b/>
        </w:rPr>
        <w:t xml:space="preserve">. </w:t>
      </w:r>
      <w:r w:rsidRPr="00643580">
        <w:rPr>
          <w:b/>
        </w:rPr>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5416"/>
        <w:gridCol w:w="702"/>
        <w:gridCol w:w="996"/>
        <w:gridCol w:w="570"/>
        <w:gridCol w:w="1984"/>
      </w:tblGrid>
      <w:tr w:rsidR="00AE117E" w:rsidRPr="00092C77" w:rsidTr="0020232B">
        <w:trPr>
          <w:jc w:val="center"/>
        </w:trPr>
        <w:tc>
          <w:tcPr>
            <w:tcW w:w="538"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 п/п</w:t>
            </w:r>
          </w:p>
        </w:tc>
        <w:tc>
          <w:tcPr>
            <w:tcW w:w="5416"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Раздел/тема</w:t>
            </w:r>
          </w:p>
        </w:tc>
        <w:tc>
          <w:tcPr>
            <w:tcW w:w="4252" w:type="dxa"/>
            <w:gridSpan w:val="4"/>
          </w:tcPr>
          <w:p w:rsidR="00AE117E" w:rsidRPr="0020232B" w:rsidRDefault="00AE117E" w:rsidP="0020232B">
            <w:pPr>
              <w:jc w:val="center"/>
              <w:rPr>
                <w:b/>
              </w:rPr>
            </w:pPr>
            <w:r w:rsidRPr="0020232B">
              <w:rPr>
                <w:b/>
              </w:rPr>
              <w:t>Виды учебной работы (в часах)</w:t>
            </w:r>
          </w:p>
        </w:tc>
      </w:tr>
      <w:tr w:rsidR="00AE117E" w:rsidRPr="00092C77" w:rsidTr="0020232B">
        <w:trPr>
          <w:jc w:val="center"/>
        </w:trPr>
        <w:tc>
          <w:tcPr>
            <w:tcW w:w="538" w:type="dxa"/>
            <w:vMerge/>
          </w:tcPr>
          <w:p w:rsidR="00AE117E" w:rsidRPr="0020232B" w:rsidRDefault="00AE117E" w:rsidP="0020232B">
            <w:pPr>
              <w:jc w:val="center"/>
              <w:rPr>
                <w:b/>
              </w:rPr>
            </w:pPr>
          </w:p>
        </w:tc>
        <w:tc>
          <w:tcPr>
            <w:tcW w:w="5416" w:type="dxa"/>
            <w:vMerge/>
          </w:tcPr>
          <w:p w:rsidR="00AE117E" w:rsidRPr="0020232B" w:rsidRDefault="00AE117E" w:rsidP="0020232B">
            <w:pPr>
              <w:jc w:val="center"/>
              <w:rPr>
                <w:b/>
              </w:rPr>
            </w:pPr>
          </w:p>
        </w:tc>
        <w:tc>
          <w:tcPr>
            <w:tcW w:w="2268" w:type="dxa"/>
            <w:gridSpan w:val="3"/>
          </w:tcPr>
          <w:p w:rsidR="00AE117E" w:rsidRPr="0020232B" w:rsidRDefault="00AE117E" w:rsidP="0020232B">
            <w:pPr>
              <w:jc w:val="center"/>
              <w:rPr>
                <w:b/>
              </w:rPr>
            </w:pPr>
            <w:r w:rsidRPr="0020232B">
              <w:rPr>
                <w:b/>
              </w:rPr>
              <w:t>Аудиторная работа</w:t>
            </w:r>
          </w:p>
        </w:tc>
        <w:tc>
          <w:tcPr>
            <w:tcW w:w="1984" w:type="dxa"/>
            <w:vMerge w:val="restart"/>
          </w:tcPr>
          <w:p w:rsidR="00AE117E" w:rsidRPr="0020232B" w:rsidRDefault="00AE117E" w:rsidP="0020232B">
            <w:pPr>
              <w:jc w:val="center"/>
              <w:rPr>
                <w:b/>
              </w:rPr>
            </w:pPr>
            <w:r w:rsidRPr="0020232B">
              <w:rPr>
                <w:b/>
              </w:rPr>
              <w:t>Самостоятельная работа</w:t>
            </w:r>
          </w:p>
        </w:tc>
      </w:tr>
      <w:tr w:rsidR="00AE117E" w:rsidRPr="00092C77" w:rsidTr="0020232B">
        <w:trPr>
          <w:jc w:val="center"/>
        </w:trPr>
        <w:tc>
          <w:tcPr>
            <w:tcW w:w="538" w:type="dxa"/>
            <w:vMerge/>
          </w:tcPr>
          <w:p w:rsidR="00AE117E" w:rsidRPr="00092C77" w:rsidRDefault="00AE117E" w:rsidP="0020232B">
            <w:pPr>
              <w:jc w:val="both"/>
            </w:pPr>
          </w:p>
        </w:tc>
        <w:tc>
          <w:tcPr>
            <w:tcW w:w="5416" w:type="dxa"/>
            <w:vMerge/>
          </w:tcPr>
          <w:p w:rsidR="00AE117E" w:rsidRPr="00092C77" w:rsidRDefault="00AE117E" w:rsidP="0020232B">
            <w:pPr>
              <w:jc w:val="both"/>
            </w:pPr>
          </w:p>
        </w:tc>
        <w:tc>
          <w:tcPr>
            <w:tcW w:w="702" w:type="dxa"/>
          </w:tcPr>
          <w:p w:rsidR="00AE117E" w:rsidRPr="0020232B" w:rsidRDefault="00AE117E" w:rsidP="0020232B">
            <w:pPr>
              <w:jc w:val="center"/>
              <w:rPr>
                <w:b/>
              </w:rPr>
            </w:pPr>
            <w:r w:rsidRPr="0020232B">
              <w:rPr>
                <w:b/>
              </w:rPr>
              <w:t>ЛЗ</w:t>
            </w:r>
          </w:p>
        </w:tc>
        <w:tc>
          <w:tcPr>
            <w:tcW w:w="996" w:type="dxa"/>
          </w:tcPr>
          <w:p w:rsidR="00AE117E" w:rsidRPr="0020232B" w:rsidRDefault="00AE117E" w:rsidP="0020232B">
            <w:pPr>
              <w:jc w:val="center"/>
              <w:rPr>
                <w:b/>
              </w:rPr>
            </w:pPr>
            <w:r w:rsidRPr="0020232B">
              <w:rPr>
                <w:b/>
              </w:rPr>
              <w:t>ПЗ</w:t>
            </w:r>
          </w:p>
        </w:tc>
        <w:tc>
          <w:tcPr>
            <w:tcW w:w="570" w:type="dxa"/>
          </w:tcPr>
          <w:p w:rsidR="00AE117E" w:rsidRPr="0020232B" w:rsidRDefault="00AE117E" w:rsidP="0020232B">
            <w:pPr>
              <w:jc w:val="center"/>
              <w:rPr>
                <w:b/>
              </w:rPr>
            </w:pPr>
            <w:r w:rsidRPr="0020232B">
              <w:rPr>
                <w:b/>
              </w:rPr>
              <w:t>ЛабЗ</w:t>
            </w:r>
          </w:p>
        </w:tc>
        <w:tc>
          <w:tcPr>
            <w:tcW w:w="1984" w:type="dxa"/>
            <w:vMerge/>
          </w:tcPr>
          <w:p w:rsidR="00AE117E" w:rsidRPr="00092C77" w:rsidRDefault="00AE117E" w:rsidP="0020232B">
            <w:pPr>
              <w:jc w:val="both"/>
            </w:pPr>
          </w:p>
        </w:tc>
      </w:tr>
      <w:tr w:rsidR="00AE117E" w:rsidRPr="00092C77" w:rsidTr="0020232B">
        <w:trPr>
          <w:jc w:val="center"/>
        </w:trPr>
        <w:tc>
          <w:tcPr>
            <w:tcW w:w="538" w:type="dxa"/>
          </w:tcPr>
          <w:p w:rsidR="00AE117E" w:rsidRPr="00092C77" w:rsidRDefault="00AE117E" w:rsidP="0020232B">
            <w:pPr>
              <w:pStyle w:val="ListParagraph"/>
              <w:ind w:left="0"/>
              <w:jc w:val="center"/>
            </w:pPr>
            <w:r>
              <w:t>1.</w:t>
            </w:r>
          </w:p>
        </w:tc>
        <w:tc>
          <w:tcPr>
            <w:tcW w:w="5416" w:type="dxa"/>
          </w:tcPr>
          <w:p w:rsidR="00AE117E" w:rsidRPr="00092C77" w:rsidRDefault="00AE117E" w:rsidP="0021494C">
            <w:r>
              <w:t>Ф</w:t>
            </w:r>
            <w:r w:rsidRPr="00643580">
              <w:t>ункция лидера в современном обществе</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2</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ListParagraph"/>
              <w:ind w:left="0"/>
              <w:jc w:val="center"/>
            </w:pPr>
            <w:r>
              <w:t>2.</w:t>
            </w:r>
          </w:p>
        </w:tc>
        <w:tc>
          <w:tcPr>
            <w:tcW w:w="5416" w:type="dxa"/>
          </w:tcPr>
          <w:p w:rsidR="00AE117E" w:rsidRDefault="00AE117E" w:rsidP="0021494C">
            <w:pPr>
              <w:contextualSpacing/>
            </w:pPr>
            <w:r>
              <w:t>История  зарождения  и  развития</w:t>
            </w:r>
          </w:p>
          <w:p w:rsidR="00AE117E" w:rsidRPr="00092C77" w:rsidRDefault="00AE117E" w:rsidP="0021494C">
            <w:r>
              <w:t>психологии лидерства</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ListParagraph"/>
              <w:ind w:left="0"/>
              <w:jc w:val="center"/>
            </w:pPr>
            <w:r>
              <w:t>3.</w:t>
            </w:r>
          </w:p>
        </w:tc>
        <w:tc>
          <w:tcPr>
            <w:tcW w:w="5416" w:type="dxa"/>
          </w:tcPr>
          <w:p w:rsidR="00AE117E" w:rsidRPr="00092C77" w:rsidRDefault="00AE117E" w:rsidP="0021494C">
            <w:r>
              <w:t>Л</w:t>
            </w:r>
            <w:r w:rsidRPr="00CC65D9">
              <w:t>ичностные характеристики лидера</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ListParagraph"/>
              <w:ind w:left="0"/>
              <w:jc w:val="center"/>
            </w:pPr>
            <w:r>
              <w:t>4.</w:t>
            </w:r>
          </w:p>
        </w:tc>
        <w:tc>
          <w:tcPr>
            <w:tcW w:w="5416" w:type="dxa"/>
          </w:tcPr>
          <w:p w:rsidR="00AE117E" w:rsidRPr="00092C77" w:rsidRDefault="00AE117E" w:rsidP="0021494C">
            <w:r w:rsidRPr="00CC65D9">
              <w:t>Механизмы выдвижения в лидеры</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ListParagraph"/>
              <w:ind w:left="0"/>
              <w:jc w:val="center"/>
            </w:pPr>
            <w:r>
              <w:t>5.</w:t>
            </w:r>
          </w:p>
        </w:tc>
        <w:tc>
          <w:tcPr>
            <w:tcW w:w="5416" w:type="dxa"/>
          </w:tcPr>
          <w:p w:rsidR="00AE117E" w:rsidRPr="00092C77" w:rsidRDefault="00AE117E" w:rsidP="0021494C">
            <w:r w:rsidRPr="00CC65D9">
              <w:t>Понятие команды, типы команд</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ListParagraph"/>
              <w:ind w:left="0"/>
              <w:jc w:val="center"/>
            </w:pPr>
            <w:r>
              <w:t>6.</w:t>
            </w:r>
          </w:p>
        </w:tc>
        <w:tc>
          <w:tcPr>
            <w:tcW w:w="5416" w:type="dxa"/>
          </w:tcPr>
          <w:p w:rsidR="00AE117E" w:rsidRPr="00092C77" w:rsidRDefault="00AE117E" w:rsidP="0021494C">
            <w:r w:rsidRPr="00CC65D9">
              <w:t xml:space="preserve">Социально-психологическая структура команды  </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4(2*)</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ListParagraph"/>
              <w:ind w:left="0"/>
              <w:jc w:val="center"/>
            </w:pPr>
            <w:r>
              <w:t>7.</w:t>
            </w:r>
          </w:p>
        </w:tc>
        <w:tc>
          <w:tcPr>
            <w:tcW w:w="5416" w:type="dxa"/>
          </w:tcPr>
          <w:p w:rsidR="00AE117E" w:rsidRPr="00092C77" w:rsidRDefault="00AE117E" w:rsidP="0021494C">
            <w:pPr>
              <w:contextualSpacing/>
            </w:pPr>
            <w:r w:rsidRPr="00CC65D9">
              <w:t xml:space="preserve">Формирование эффективных команд  </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ListParagraph"/>
              <w:ind w:left="0"/>
              <w:jc w:val="center"/>
            </w:pPr>
            <w:r>
              <w:t>8.</w:t>
            </w:r>
          </w:p>
        </w:tc>
        <w:tc>
          <w:tcPr>
            <w:tcW w:w="5416" w:type="dxa"/>
          </w:tcPr>
          <w:p w:rsidR="00AE117E" w:rsidRPr="00092C77" w:rsidRDefault="00AE117E" w:rsidP="0021494C">
            <w:r w:rsidRPr="00CC65D9">
              <w:t>Управление деятельностью команды</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ListParagraph"/>
              <w:ind w:left="0"/>
              <w:jc w:val="center"/>
            </w:pPr>
            <w:r>
              <w:t>9.</w:t>
            </w:r>
          </w:p>
        </w:tc>
        <w:tc>
          <w:tcPr>
            <w:tcW w:w="5416" w:type="dxa"/>
          </w:tcPr>
          <w:p w:rsidR="00AE117E" w:rsidRPr="00092C77" w:rsidRDefault="00AE117E" w:rsidP="0021494C">
            <w:r w:rsidRPr="00CC65D9">
              <w:t>Проблемы управления коллективом</w:t>
            </w:r>
          </w:p>
        </w:tc>
        <w:tc>
          <w:tcPr>
            <w:tcW w:w="702" w:type="dxa"/>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trHeight w:val="295"/>
          <w:jc w:val="center"/>
        </w:trPr>
        <w:tc>
          <w:tcPr>
            <w:tcW w:w="538" w:type="dxa"/>
          </w:tcPr>
          <w:p w:rsidR="00AE117E" w:rsidRPr="00092C77" w:rsidRDefault="00AE117E" w:rsidP="0020232B">
            <w:pPr>
              <w:pStyle w:val="ListParagraph"/>
              <w:ind w:left="0"/>
              <w:jc w:val="both"/>
            </w:pPr>
          </w:p>
        </w:tc>
        <w:tc>
          <w:tcPr>
            <w:tcW w:w="5416" w:type="dxa"/>
          </w:tcPr>
          <w:p w:rsidR="00AE117E" w:rsidRPr="0020232B" w:rsidRDefault="00AE117E" w:rsidP="0021494C">
            <w:pPr>
              <w:rPr>
                <w:lang w:val="en-US"/>
              </w:rPr>
            </w:pPr>
            <w:r w:rsidRPr="00092C77">
              <w:t xml:space="preserve">Итого </w:t>
            </w:r>
          </w:p>
        </w:tc>
        <w:tc>
          <w:tcPr>
            <w:tcW w:w="702" w:type="dxa"/>
          </w:tcPr>
          <w:p w:rsidR="00AE117E" w:rsidRPr="00092C77" w:rsidRDefault="00AE117E" w:rsidP="0020232B">
            <w:pPr>
              <w:jc w:val="center"/>
            </w:pPr>
            <w:r>
              <w:t>18</w:t>
            </w:r>
          </w:p>
        </w:tc>
        <w:tc>
          <w:tcPr>
            <w:tcW w:w="996" w:type="dxa"/>
          </w:tcPr>
          <w:p w:rsidR="00AE117E" w:rsidRPr="00092C77" w:rsidRDefault="00AE117E" w:rsidP="0020232B">
            <w:pPr>
              <w:jc w:val="center"/>
            </w:pPr>
            <w:r>
              <w:t>34(6*)</w:t>
            </w:r>
          </w:p>
        </w:tc>
        <w:tc>
          <w:tcPr>
            <w:tcW w:w="570" w:type="dxa"/>
          </w:tcPr>
          <w:p w:rsidR="00AE117E" w:rsidRPr="00092C77" w:rsidRDefault="00AE117E" w:rsidP="0020232B">
            <w:pPr>
              <w:jc w:val="center"/>
            </w:pPr>
          </w:p>
        </w:tc>
        <w:tc>
          <w:tcPr>
            <w:tcW w:w="1984" w:type="dxa"/>
          </w:tcPr>
          <w:p w:rsidR="00AE117E" w:rsidRPr="00092C77" w:rsidRDefault="00AE117E" w:rsidP="0020232B">
            <w:pPr>
              <w:jc w:val="center"/>
            </w:pPr>
            <w:r>
              <w:t>18</w:t>
            </w:r>
          </w:p>
        </w:tc>
      </w:tr>
    </w:tbl>
    <w:p w:rsidR="00AE117E" w:rsidRPr="00092C77" w:rsidRDefault="00AE117E" w:rsidP="00092C77">
      <w:pPr>
        <w:jc w:val="both"/>
      </w:pPr>
      <w:r w:rsidRPr="00530454">
        <w:t>*- реализуется в форме практической подготовки</w:t>
      </w:r>
    </w:p>
    <w:p w:rsidR="00AE117E" w:rsidRPr="008961C3" w:rsidRDefault="00AE117E" w:rsidP="008961C3">
      <w:pPr>
        <w:pStyle w:val="ListParagraph"/>
        <w:ind w:left="0"/>
        <w:jc w:val="center"/>
        <w:rPr>
          <w:b/>
        </w:rPr>
      </w:pPr>
      <w:r w:rsidRPr="008961C3">
        <w:rPr>
          <w:b/>
        </w:rPr>
        <w:t xml:space="preserve">4.1.2. </w:t>
      </w:r>
      <w:r>
        <w:rPr>
          <w:b/>
        </w:rPr>
        <w:t>Очно-з</w:t>
      </w:r>
      <w:r w:rsidRPr="008961C3">
        <w:rPr>
          <w:b/>
        </w:rPr>
        <w:t>аочная форма обучения</w:t>
      </w:r>
    </w:p>
    <w:p w:rsidR="00AE117E" w:rsidRPr="00092C77" w:rsidRDefault="00AE117E" w:rsidP="00530454">
      <w:pPr>
        <w:pStyle w:val="ListParagraph"/>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5558"/>
        <w:gridCol w:w="851"/>
        <w:gridCol w:w="708"/>
        <w:gridCol w:w="567"/>
        <w:gridCol w:w="1984"/>
      </w:tblGrid>
      <w:tr w:rsidR="00AE117E" w:rsidRPr="00092C77" w:rsidTr="0020232B">
        <w:trPr>
          <w:jc w:val="center"/>
        </w:trPr>
        <w:tc>
          <w:tcPr>
            <w:tcW w:w="538"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 п/п</w:t>
            </w:r>
          </w:p>
        </w:tc>
        <w:tc>
          <w:tcPr>
            <w:tcW w:w="5558"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Раздел/тема</w:t>
            </w:r>
          </w:p>
          <w:p w:rsidR="00AE117E" w:rsidRPr="0020232B" w:rsidRDefault="00AE117E" w:rsidP="0020232B">
            <w:pPr>
              <w:jc w:val="center"/>
              <w:rPr>
                <w:b/>
              </w:rPr>
            </w:pPr>
          </w:p>
          <w:p w:rsidR="00AE117E" w:rsidRPr="0020232B" w:rsidRDefault="00AE117E" w:rsidP="0020232B">
            <w:pPr>
              <w:jc w:val="center"/>
              <w:rPr>
                <w:b/>
              </w:rPr>
            </w:pPr>
          </w:p>
        </w:tc>
        <w:tc>
          <w:tcPr>
            <w:tcW w:w="4110" w:type="dxa"/>
            <w:gridSpan w:val="4"/>
          </w:tcPr>
          <w:p w:rsidR="00AE117E" w:rsidRPr="0020232B" w:rsidRDefault="00AE117E" w:rsidP="0020232B">
            <w:pPr>
              <w:jc w:val="center"/>
              <w:rPr>
                <w:b/>
              </w:rPr>
            </w:pPr>
            <w:r w:rsidRPr="0020232B">
              <w:rPr>
                <w:b/>
              </w:rPr>
              <w:t>Виды учебной работы (в часах)</w:t>
            </w:r>
          </w:p>
        </w:tc>
      </w:tr>
      <w:tr w:rsidR="00AE117E" w:rsidRPr="00092C77" w:rsidTr="0020232B">
        <w:trPr>
          <w:jc w:val="center"/>
        </w:trPr>
        <w:tc>
          <w:tcPr>
            <w:tcW w:w="538" w:type="dxa"/>
            <w:vMerge/>
          </w:tcPr>
          <w:p w:rsidR="00AE117E" w:rsidRPr="0020232B" w:rsidRDefault="00AE117E" w:rsidP="0020232B">
            <w:pPr>
              <w:jc w:val="center"/>
              <w:rPr>
                <w:b/>
              </w:rPr>
            </w:pPr>
          </w:p>
        </w:tc>
        <w:tc>
          <w:tcPr>
            <w:tcW w:w="5558" w:type="dxa"/>
            <w:vMerge/>
          </w:tcPr>
          <w:p w:rsidR="00AE117E" w:rsidRPr="0020232B" w:rsidRDefault="00AE117E" w:rsidP="0020232B">
            <w:pPr>
              <w:jc w:val="center"/>
              <w:rPr>
                <w:b/>
              </w:rPr>
            </w:pPr>
          </w:p>
        </w:tc>
        <w:tc>
          <w:tcPr>
            <w:tcW w:w="2126" w:type="dxa"/>
            <w:gridSpan w:val="3"/>
          </w:tcPr>
          <w:p w:rsidR="00AE117E" w:rsidRPr="0020232B" w:rsidRDefault="00AE117E" w:rsidP="0020232B">
            <w:pPr>
              <w:jc w:val="center"/>
              <w:rPr>
                <w:b/>
              </w:rPr>
            </w:pPr>
            <w:r w:rsidRPr="0020232B">
              <w:rPr>
                <w:b/>
              </w:rPr>
              <w:t>Аудиторная работа</w:t>
            </w:r>
          </w:p>
        </w:tc>
        <w:tc>
          <w:tcPr>
            <w:tcW w:w="1984" w:type="dxa"/>
            <w:vMerge w:val="restart"/>
          </w:tcPr>
          <w:p w:rsidR="00AE117E" w:rsidRPr="0020232B" w:rsidRDefault="00AE117E" w:rsidP="0020232B">
            <w:pPr>
              <w:jc w:val="center"/>
              <w:rPr>
                <w:b/>
              </w:rPr>
            </w:pPr>
            <w:r w:rsidRPr="0020232B">
              <w:rPr>
                <w:b/>
              </w:rPr>
              <w:t>Самостоятельная работа</w:t>
            </w:r>
          </w:p>
        </w:tc>
      </w:tr>
      <w:tr w:rsidR="00AE117E" w:rsidRPr="00092C77" w:rsidTr="0020232B">
        <w:trPr>
          <w:jc w:val="center"/>
        </w:trPr>
        <w:tc>
          <w:tcPr>
            <w:tcW w:w="538" w:type="dxa"/>
            <w:vMerge/>
          </w:tcPr>
          <w:p w:rsidR="00AE117E" w:rsidRPr="00092C77" w:rsidRDefault="00AE117E" w:rsidP="0020232B">
            <w:pPr>
              <w:jc w:val="both"/>
            </w:pPr>
          </w:p>
        </w:tc>
        <w:tc>
          <w:tcPr>
            <w:tcW w:w="5558" w:type="dxa"/>
            <w:vMerge/>
          </w:tcPr>
          <w:p w:rsidR="00AE117E" w:rsidRPr="00092C77" w:rsidRDefault="00AE117E" w:rsidP="0020232B">
            <w:pPr>
              <w:jc w:val="both"/>
            </w:pPr>
          </w:p>
        </w:tc>
        <w:tc>
          <w:tcPr>
            <w:tcW w:w="851" w:type="dxa"/>
          </w:tcPr>
          <w:p w:rsidR="00AE117E" w:rsidRPr="0020232B" w:rsidRDefault="00AE117E" w:rsidP="0020232B">
            <w:pPr>
              <w:jc w:val="center"/>
              <w:rPr>
                <w:b/>
              </w:rPr>
            </w:pPr>
            <w:r w:rsidRPr="0020232B">
              <w:rPr>
                <w:b/>
              </w:rPr>
              <w:t>ЛЗ</w:t>
            </w:r>
          </w:p>
        </w:tc>
        <w:tc>
          <w:tcPr>
            <w:tcW w:w="708" w:type="dxa"/>
          </w:tcPr>
          <w:p w:rsidR="00AE117E" w:rsidRPr="0020232B" w:rsidRDefault="00AE117E" w:rsidP="0020232B">
            <w:pPr>
              <w:jc w:val="center"/>
              <w:rPr>
                <w:b/>
              </w:rPr>
            </w:pPr>
            <w:r w:rsidRPr="0020232B">
              <w:rPr>
                <w:b/>
              </w:rPr>
              <w:t>ПЗ</w:t>
            </w:r>
          </w:p>
        </w:tc>
        <w:tc>
          <w:tcPr>
            <w:tcW w:w="567" w:type="dxa"/>
          </w:tcPr>
          <w:p w:rsidR="00AE117E" w:rsidRPr="0020232B" w:rsidRDefault="00AE117E" w:rsidP="0020232B">
            <w:pPr>
              <w:jc w:val="center"/>
              <w:rPr>
                <w:b/>
              </w:rPr>
            </w:pPr>
            <w:r w:rsidRPr="0020232B">
              <w:rPr>
                <w:b/>
              </w:rPr>
              <w:t>ЛабЗ</w:t>
            </w:r>
          </w:p>
        </w:tc>
        <w:tc>
          <w:tcPr>
            <w:tcW w:w="1984" w:type="dxa"/>
            <w:vMerge/>
          </w:tcPr>
          <w:p w:rsidR="00AE117E" w:rsidRPr="00092C77" w:rsidRDefault="00AE117E" w:rsidP="0020232B">
            <w:pPr>
              <w:jc w:val="both"/>
            </w:pPr>
          </w:p>
        </w:tc>
      </w:tr>
      <w:tr w:rsidR="00AE117E" w:rsidRPr="00092C77" w:rsidTr="0020232B">
        <w:trPr>
          <w:jc w:val="center"/>
        </w:trPr>
        <w:tc>
          <w:tcPr>
            <w:tcW w:w="538" w:type="dxa"/>
          </w:tcPr>
          <w:p w:rsidR="00AE117E" w:rsidRPr="00092C77" w:rsidRDefault="00AE117E" w:rsidP="0020232B">
            <w:pPr>
              <w:pStyle w:val="ListParagraph"/>
              <w:numPr>
                <w:ilvl w:val="0"/>
                <w:numId w:val="28"/>
              </w:numPr>
              <w:ind w:left="0"/>
              <w:jc w:val="center"/>
            </w:pPr>
            <w:r>
              <w:t>1.</w:t>
            </w:r>
          </w:p>
        </w:tc>
        <w:tc>
          <w:tcPr>
            <w:tcW w:w="5558" w:type="dxa"/>
          </w:tcPr>
          <w:p w:rsidR="00AE117E" w:rsidRPr="00092C77" w:rsidRDefault="00AE117E" w:rsidP="0021494C">
            <w:r w:rsidRPr="0001497B">
              <w:t>Функция лидера в современном обществе</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w:t>
            </w:r>
          </w:p>
        </w:tc>
      </w:tr>
      <w:tr w:rsidR="00AE117E" w:rsidRPr="00092C77" w:rsidTr="0020232B">
        <w:trPr>
          <w:jc w:val="center"/>
        </w:trPr>
        <w:tc>
          <w:tcPr>
            <w:tcW w:w="538" w:type="dxa"/>
          </w:tcPr>
          <w:p w:rsidR="00AE117E" w:rsidRPr="00092C77" w:rsidRDefault="00AE117E" w:rsidP="0020232B">
            <w:pPr>
              <w:pStyle w:val="ListParagraph"/>
              <w:ind w:left="0"/>
              <w:jc w:val="center"/>
            </w:pPr>
            <w:r>
              <w:t>2.</w:t>
            </w:r>
          </w:p>
        </w:tc>
        <w:tc>
          <w:tcPr>
            <w:tcW w:w="5558" w:type="dxa"/>
          </w:tcPr>
          <w:p w:rsidR="00AE117E" w:rsidRDefault="00AE117E" w:rsidP="0021494C">
            <w:pPr>
              <w:contextualSpacing/>
            </w:pPr>
            <w:r>
              <w:t>История  зарождения  и  развития</w:t>
            </w:r>
          </w:p>
          <w:p w:rsidR="00AE117E" w:rsidRPr="00092C77" w:rsidRDefault="00AE117E" w:rsidP="0021494C">
            <w:r>
              <w:t>психологии лидерства</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w:t>
            </w:r>
          </w:p>
        </w:tc>
      </w:tr>
      <w:tr w:rsidR="00AE117E" w:rsidRPr="00092C77" w:rsidTr="0020232B">
        <w:trPr>
          <w:jc w:val="center"/>
        </w:trPr>
        <w:tc>
          <w:tcPr>
            <w:tcW w:w="538" w:type="dxa"/>
          </w:tcPr>
          <w:p w:rsidR="00AE117E" w:rsidRPr="00092C77" w:rsidRDefault="00AE117E" w:rsidP="0020232B">
            <w:pPr>
              <w:pStyle w:val="ListParagraph"/>
              <w:ind w:left="0"/>
              <w:jc w:val="center"/>
            </w:pPr>
            <w:r>
              <w:t>3.</w:t>
            </w:r>
          </w:p>
        </w:tc>
        <w:tc>
          <w:tcPr>
            <w:tcW w:w="5558" w:type="dxa"/>
          </w:tcPr>
          <w:p w:rsidR="00AE117E" w:rsidRPr="00092C77" w:rsidRDefault="00AE117E" w:rsidP="0021494C">
            <w:r>
              <w:t>Л</w:t>
            </w:r>
            <w:r w:rsidRPr="00CC65D9">
              <w:t>ичностные характеристики лидера</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w:t>
            </w:r>
          </w:p>
        </w:tc>
      </w:tr>
      <w:tr w:rsidR="00AE117E" w:rsidRPr="00092C77" w:rsidTr="0020232B">
        <w:trPr>
          <w:jc w:val="center"/>
        </w:trPr>
        <w:tc>
          <w:tcPr>
            <w:tcW w:w="538" w:type="dxa"/>
          </w:tcPr>
          <w:p w:rsidR="00AE117E" w:rsidRPr="00092C77" w:rsidRDefault="00AE117E" w:rsidP="0020232B">
            <w:pPr>
              <w:pStyle w:val="ListParagraph"/>
              <w:ind w:left="0"/>
              <w:jc w:val="center"/>
            </w:pPr>
            <w:r>
              <w:t>4.</w:t>
            </w:r>
          </w:p>
        </w:tc>
        <w:tc>
          <w:tcPr>
            <w:tcW w:w="5558" w:type="dxa"/>
          </w:tcPr>
          <w:p w:rsidR="00AE117E" w:rsidRPr="00092C77" w:rsidRDefault="00AE117E" w:rsidP="0021494C">
            <w:r w:rsidRPr="0001497B">
              <w:t>Личностные характеристики лидера</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ListParagraph"/>
              <w:ind w:left="0"/>
              <w:jc w:val="center"/>
            </w:pPr>
            <w:r>
              <w:t>5.</w:t>
            </w:r>
          </w:p>
        </w:tc>
        <w:tc>
          <w:tcPr>
            <w:tcW w:w="5558" w:type="dxa"/>
          </w:tcPr>
          <w:p w:rsidR="00AE117E" w:rsidRPr="00092C77" w:rsidRDefault="00AE117E" w:rsidP="0021494C">
            <w:r w:rsidRPr="0001497B">
              <w:t>Механизмы выдвижения в лидеры</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ListParagraph"/>
              <w:ind w:left="0"/>
              <w:jc w:val="center"/>
            </w:pPr>
            <w:r>
              <w:t>6.</w:t>
            </w:r>
          </w:p>
        </w:tc>
        <w:tc>
          <w:tcPr>
            <w:tcW w:w="5558" w:type="dxa"/>
          </w:tcPr>
          <w:p w:rsidR="00AE117E" w:rsidRPr="00092C77" w:rsidRDefault="00AE117E" w:rsidP="0021494C">
            <w:r w:rsidRPr="0001497B">
              <w:t>Понятие команды, типы команд</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2(1*)</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ListParagraph"/>
              <w:ind w:left="0"/>
              <w:jc w:val="center"/>
            </w:pPr>
            <w:r>
              <w:t>7.</w:t>
            </w:r>
          </w:p>
        </w:tc>
        <w:tc>
          <w:tcPr>
            <w:tcW w:w="5558" w:type="dxa"/>
          </w:tcPr>
          <w:p w:rsidR="00AE117E" w:rsidRPr="00092C77" w:rsidRDefault="00AE117E" w:rsidP="0021494C">
            <w:r w:rsidRPr="0001497B">
              <w:t xml:space="preserve">Социально-психологическая структура команды  </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ListParagraph"/>
              <w:ind w:left="0"/>
              <w:jc w:val="center"/>
            </w:pPr>
            <w:r>
              <w:t>8.</w:t>
            </w:r>
          </w:p>
        </w:tc>
        <w:tc>
          <w:tcPr>
            <w:tcW w:w="5558" w:type="dxa"/>
          </w:tcPr>
          <w:p w:rsidR="00AE117E" w:rsidRPr="00092C77" w:rsidRDefault="00AE117E" w:rsidP="0021494C">
            <w:r w:rsidRPr="0001497B">
              <w:t xml:space="preserve">Формирование эффективных команд  </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ListParagraph"/>
              <w:ind w:left="0"/>
              <w:jc w:val="center"/>
            </w:pPr>
            <w:r>
              <w:t>9.</w:t>
            </w:r>
          </w:p>
        </w:tc>
        <w:tc>
          <w:tcPr>
            <w:tcW w:w="5558" w:type="dxa"/>
          </w:tcPr>
          <w:p w:rsidR="00AE117E" w:rsidRPr="00092C77" w:rsidRDefault="00AE117E" w:rsidP="0021494C">
            <w:r w:rsidRPr="0001497B">
              <w:t>Управление деятельностью команды</w:t>
            </w:r>
          </w:p>
        </w:tc>
        <w:tc>
          <w:tcPr>
            <w:tcW w:w="851" w:type="dxa"/>
          </w:tcPr>
          <w:p w:rsidR="00AE117E" w:rsidRPr="00092C77" w:rsidRDefault="00AE117E" w:rsidP="0020232B">
            <w:pPr>
              <w:jc w:val="center"/>
            </w:pPr>
            <w:r>
              <w:t>2</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ListParagraph"/>
              <w:ind w:left="0"/>
              <w:jc w:val="both"/>
            </w:pPr>
          </w:p>
        </w:tc>
        <w:tc>
          <w:tcPr>
            <w:tcW w:w="5558" w:type="dxa"/>
          </w:tcPr>
          <w:p w:rsidR="00AE117E" w:rsidRPr="00092C77" w:rsidRDefault="00AE117E" w:rsidP="0021494C">
            <w:r w:rsidRPr="00785D4F">
              <w:t>Итого</w:t>
            </w:r>
          </w:p>
        </w:tc>
        <w:tc>
          <w:tcPr>
            <w:tcW w:w="851" w:type="dxa"/>
          </w:tcPr>
          <w:p w:rsidR="00AE117E" w:rsidRPr="00092C77" w:rsidRDefault="00AE117E" w:rsidP="0020232B">
            <w:pPr>
              <w:jc w:val="center"/>
            </w:pPr>
            <w:r>
              <w:t>10</w:t>
            </w:r>
          </w:p>
        </w:tc>
        <w:tc>
          <w:tcPr>
            <w:tcW w:w="708" w:type="dxa"/>
          </w:tcPr>
          <w:p w:rsidR="00AE117E" w:rsidRPr="00092C77" w:rsidRDefault="00AE117E" w:rsidP="0020232B">
            <w:pPr>
              <w:jc w:val="center"/>
            </w:pPr>
            <w:r>
              <w:t>18(3*)</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42</w:t>
            </w:r>
          </w:p>
        </w:tc>
      </w:tr>
    </w:tbl>
    <w:p w:rsidR="00AE117E" w:rsidRPr="00092C77" w:rsidRDefault="00AE117E" w:rsidP="002D155C">
      <w:pPr>
        <w:jc w:val="both"/>
      </w:pPr>
      <w:r w:rsidRPr="00530454">
        <w:t>*- реализуется в форме практической подготовки</w:t>
      </w:r>
    </w:p>
    <w:p w:rsidR="00AE117E" w:rsidRPr="00092C77" w:rsidRDefault="00AE117E" w:rsidP="00092C77">
      <w:pPr>
        <w:jc w:val="both"/>
      </w:pPr>
    </w:p>
    <w:p w:rsidR="00AE117E" w:rsidRPr="00785D4F" w:rsidRDefault="00AE117E" w:rsidP="00785D4F">
      <w:pPr>
        <w:pStyle w:val="ListParagraph"/>
        <w:jc w:val="center"/>
        <w:rPr>
          <w:b/>
        </w:rPr>
      </w:pPr>
      <w:r w:rsidRPr="00785D4F">
        <w:rPr>
          <w:b/>
        </w:rPr>
        <w:t>4.2.</w:t>
      </w:r>
      <w:r w:rsidRPr="00785D4F">
        <w:rPr>
          <w:b/>
        </w:rPr>
        <w:tab/>
        <w:t>Программа дисциплины, структурированная по темам / разделам</w:t>
      </w:r>
    </w:p>
    <w:p w:rsidR="00AE117E" w:rsidRDefault="00AE117E" w:rsidP="00785D4F">
      <w:pPr>
        <w:pStyle w:val="ListParagraph"/>
        <w:ind w:left="0"/>
        <w:jc w:val="center"/>
        <w:rPr>
          <w:b/>
        </w:rPr>
      </w:pPr>
      <w:r w:rsidRPr="00785D4F">
        <w:rPr>
          <w:b/>
        </w:rPr>
        <w:t>4.2.1.</w:t>
      </w:r>
      <w:r w:rsidRPr="00785D4F">
        <w:rPr>
          <w:b/>
        </w:rPr>
        <w:tab/>
        <w:t>Содержание лекционного курса</w:t>
      </w:r>
    </w:p>
    <w:p w:rsidR="00AE117E" w:rsidRPr="00785D4F" w:rsidRDefault="00AE117E" w:rsidP="008961C3">
      <w:pPr>
        <w:pStyle w:val="ListParagraph"/>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6"/>
        <w:gridCol w:w="2693"/>
        <w:gridCol w:w="7087"/>
      </w:tblGrid>
      <w:tr w:rsidR="00AE117E" w:rsidRPr="00092C77" w:rsidTr="0020232B">
        <w:trPr>
          <w:jc w:val="center"/>
        </w:trPr>
        <w:tc>
          <w:tcPr>
            <w:tcW w:w="426" w:type="dxa"/>
          </w:tcPr>
          <w:p w:rsidR="00AE117E" w:rsidRPr="0020232B" w:rsidRDefault="00AE117E" w:rsidP="0020232B">
            <w:pPr>
              <w:jc w:val="center"/>
              <w:rPr>
                <w:b/>
              </w:rPr>
            </w:pPr>
            <w:r w:rsidRPr="0020232B">
              <w:rPr>
                <w:b/>
              </w:rPr>
              <w:t>№ п/п</w:t>
            </w:r>
          </w:p>
        </w:tc>
        <w:tc>
          <w:tcPr>
            <w:tcW w:w="2693" w:type="dxa"/>
          </w:tcPr>
          <w:p w:rsidR="00AE117E" w:rsidRPr="0020232B" w:rsidRDefault="00AE117E" w:rsidP="0020232B">
            <w:pPr>
              <w:jc w:val="center"/>
              <w:rPr>
                <w:b/>
              </w:rPr>
            </w:pPr>
            <w:r w:rsidRPr="0020232B">
              <w:rPr>
                <w:b/>
              </w:rPr>
              <w:t>Наименование темы (раздела) дисциплины</w:t>
            </w:r>
          </w:p>
        </w:tc>
        <w:tc>
          <w:tcPr>
            <w:tcW w:w="7087" w:type="dxa"/>
          </w:tcPr>
          <w:p w:rsidR="00AE117E" w:rsidRPr="0020232B" w:rsidRDefault="00AE117E" w:rsidP="0020232B">
            <w:pPr>
              <w:jc w:val="center"/>
              <w:rPr>
                <w:b/>
              </w:rPr>
            </w:pPr>
            <w:r w:rsidRPr="0020232B">
              <w:rPr>
                <w:b/>
              </w:rPr>
              <w:t>Содержание темы (раздела) дисциплины</w:t>
            </w:r>
          </w:p>
        </w:tc>
      </w:tr>
      <w:tr w:rsidR="00AE117E" w:rsidRPr="00092C77" w:rsidTr="0020232B">
        <w:trPr>
          <w:jc w:val="center"/>
        </w:trPr>
        <w:tc>
          <w:tcPr>
            <w:tcW w:w="426" w:type="dxa"/>
          </w:tcPr>
          <w:p w:rsidR="00AE117E" w:rsidRDefault="00AE117E" w:rsidP="0020232B">
            <w:pPr>
              <w:pStyle w:val="ListParagraph"/>
              <w:numPr>
                <w:ilvl w:val="0"/>
                <w:numId w:val="13"/>
              </w:numPr>
              <w:ind w:left="0"/>
              <w:jc w:val="both"/>
            </w:pPr>
          </w:p>
          <w:p w:rsidR="00AE117E" w:rsidRPr="00716371" w:rsidRDefault="00AE117E" w:rsidP="0020232B">
            <w:pPr>
              <w:jc w:val="center"/>
            </w:pPr>
            <w:r>
              <w:t>1.</w:t>
            </w:r>
          </w:p>
        </w:tc>
        <w:tc>
          <w:tcPr>
            <w:tcW w:w="2693" w:type="dxa"/>
          </w:tcPr>
          <w:p w:rsidR="00AE117E" w:rsidRPr="00092C77" w:rsidRDefault="00AE117E" w:rsidP="00092C77">
            <w:pPr>
              <w:contextualSpacing/>
            </w:pPr>
            <w:r w:rsidRPr="00785D4F">
              <w:t>Функция лидера в современном обществе</w:t>
            </w:r>
          </w:p>
        </w:tc>
        <w:tc>
          <w:tcPr>
            <w:tcW w:w="7087" w:type="dxa"/>
          </w:tcPr>
          <w:p w:rsidR="00AE117E" w:rsidRPr="00092C77" w:rsidRDefault="00AE117E" w:rsidP="0020232B">
            <w:pPr>
              <w:jc w:val="both"/>
            </w:pPr>
            <w:r w:rsidRPr="00785D4F">
              <w:t xml:space="preserve">Концепция лидерства в психологии. Функция лидера в современном обществе. Лидерство как фактор личностного роста и движущая сила социального и предпринимательского развития. Роль лидера в условиях глобализации рынка. </w:t>
            </w:r>
          </w:p>
        </w:tc>
      </w:tr>
      <w:tr w:rsidR="00AE117E" w:rsidRPr="00092C77" w:rsidTr="0020232B">
        <w:trPr>
          <w:jc w:val="center"/>
        </w:trPr>
        <w:tc>
          <w:tcPr>
            <w:tcW w:w="426" w:type="dxa"/>
          </w:tcPr>
          <w:p w:rsidR="00AE117E" w:rsidRDefault="00AE117E" w:rsidP="0020232B">
            <w:pPr>
              <w:pStyle w:val="ListParagraph"/>
              <w:ind w:left="0"/>
              <w:jc w:val="center"/>
            </w:pPr>
            <w:r>
              <w:t>2.</w:t>
            </w:r>
          </w:p>
        </w:tc>
        <w:tc>
          <w:tcPr>
            <w:tcW w:w="2693" w:type="dxa"/>
          </w:tcPr>
          <w:p w:rsidR="00AE117E" w:rsidRDefault="00AE117E" w:rsidP="00785D4F">
            <w:pPr>
              <w:contextualSpacing/>
            </w:pPr>
            <w:r>
              <w:t>История  зарождения  и  развития</w:t>
            </w:r>
          </w:p>
          <w:p w:rsidR="00AE117E" w:rsidRPr="00785D4F" w:rsidRDefault="00AE117E" w:rsidP="00785D4F">
            <w:pPr>
              <w:contextualSpacing/>
            </w:pPr>
            <w:r>
              <w:t>психологии лидерства</w:t>
            </w:r>
          </w:p>
        </w:tc>
        <w:tc>
          <w:tcPr>
            <w:tcW w:w="7087" w:type="dxa"/>
          </w:tcPr>
          <w:p w:rsidR="00AE117E" w:rsidRPr="00785D4F" w:rsidRDefault="00AE117E" w:rsidP="0020232B">
            <w:pPr>
              <w:jc w:val="both"/>
            </w:pPr>
            <w:r w:rsidRPr="00784068">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w:t>
            </w:r>
            <w:r>
              <w:t>спект лидерства, харизма лидера.</w:t>
            </w:r>
            <w:r w:rsidRPr="00784068">
              <w:t>вероятностная модель эффективности лидерства: трансформационная парадигма, трансакционистская парадигма.</w:t>
            </w:r>
          </w:p>
        </w:tc>
      </w:tr>
      <w:tr w:rsidR="00AE117E" w:rsidRPr="00092C77" w:rsidTr="0020232B">
        <w:trPr>
          <w:jc w:val="center"/>
        </w:trPr>
        <w:tc>
          <w:tcPr>
            <w:tcW w:w="426" w:type="dxa"/>
          </w:tcPr>
          <w:p w:rsidR="00AE117E" w:rsidRDefault="00AE117E" w:rsidP="0020232B">
            <w:pPr>
              <w:pStyle w:val="ListParagraph"/>
              <w:ind w:left="0"/>
              <w:jc w:val="center"/>
            </w:pPr>
            <w:r>
              <w:t>3.</w:t>
            </w:r>
          </w:p>
        </w:tc>
        <w:tc>
          <w:tcPr>
            <w:tcW w:w="2693" w:type="dxa"/>
          </w:tcPr>
          <w:p w:rsidR="00AE117E" w:rsidRPr="00785D4F" w:rsidRDefault="00AE117E" w:rsidP="00092C77">
            <w:pPr>
              <w:contextualSpacing/>
            </w:pPr>
            <w:r w:rsidRPr="00785D4F">
              <w:t>Личностные характеристики лидера</w:t>
            </w:r>
          </w:p>
        </w:tc>
        <w:tc>
          <w:tcPr>
            <w:tcW w:w="7087" w:type="dxa"/>
          </w:tcPr>
          <w:p w:rsidR="00AE117E" w:rsidRPr="00785D4F" w:rsidRDefault="00AE117E" w:rsidP="0020232B">
            <w:pPr>
              <w:jc w:val="both"/>
            </w:pPr>
            <w:r w:rsidRPr="00784068">
              <w:t>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интенциональности. Эгомаркетинг, как процесс, направленный на самореализацию и самовыражение личности с учетом потребностей внешней среды. Основные элементы эгомаркетинга: мотивационный, социально-экономический, целевой, нравственный, культурологический. Основные функции эгомаркетинга и их содержание. Критерии эффективности эгомаркетинга. Понятие креативности. Личностные предпосылки креативности.</w:t>
            </w:r>
          </w:p>
        </w:tc>
      </w:tr>
      <w:tr w:rsidR="00AE117E" w:rsidRPr="00092C77" w:rsidTr="0020232B">
        <w:trPr>
          <w:jc w:val="center"/>
        </w:trPr>
        <w:tc>
          <w:tcPr>
            <w:tcW w:w="426" w:type="dxa"/>
          </w:tcPr>
          <w:p w:rsidR="00AE117E" w:rsidRDefault="00AE117E" w:rsidP="0020232B">
            <w:pPr>
              <w:pStyle w:val="ListParagraph"/>
              <w:ind w:left="0"/>
              <w:jc w:val="center"/>
            </w:pPr>
            <w:r>
              <w:t>4.</w:t>
            </w:r>
          </w:p>
        </w:tc>
        <w:tc>
          <w:tcPr>
            <w:tcW w:w="2693" w:type="dxa"/>
          </w:tcPr>
          <w:p w:rsidR="00AE117E" w:rsidRPr="00785D4F" w:rsidRDefault="00AE117E" w:rsidP="00092C77">
            <w:pPr>
              <w:contextualSpacing/>
            </w:pPr>
            <w:r w:rsidRPr="00785D4F">
              <w:t>Механизмы выдвижения в лидеры</w:t>
            </w:r>
          </w:p>
        </w:tc>
        <w:tc>
          <w:tcPr>
            <w:tcW w:w="7087" w:type="dxa"/>
          </w:tcPr>
          <w:p w:rsidR="00AE117E" w:rsidRPr="00785D4F" w:rsidRDefault="00AE117E" w:rsidP="0020232B">
            <w:pPr>
              <w:jc w:val="both"/>
            </w:pPr>
            <w:r w:rsidRPr="00784068">
              <w:t xml:space="preserve">Виды подходов к явлению лидерства в психологии: их основные 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w:t>
            </w:r>
          </w:p>
        </w:tc>
      </w:tr>
      <w:tr w:rsidR="00AE117E" w:rsidRPr="00092C77" w:rsidTr="0020232B">
        <w:trPr>
          <w:jc w:val="center"/>
        </w:trPr>
        <w:tc>
          <w:tcPr>
            <w:tcW w:w="426" w:type="dxa"/>
          </w:tcPr>
          <w:p w:rsidR="00AE117E" w:rsidRDefault="00AE117E" w:rsidP="0020232B">
            <w:pPr>
              <w:pStyle w:val="ListParagraph"/>
              <w:ind w:left="0"/>
              <w:jc w:val="center"/>
            </w:pPr>
            <w:r>
              <w:t>5.</w:t>
            </w:r>
          </w:p>
        </w:tc>
        <w:tc>
          <w:tcPr>
            <w:tcW w:w="2693" w:type="dxa"/>
          </w:tcPr>
          <w:p w:rsidR="00AE117E" w:rsidRPr="00785D4F" w:rsidRDefault="00AE117E" w:rsidP="00092C77">
            <w:pPr>
              <w:contextualSpacing/>
            </w:pPr>
            <w:r w:rsidRPr="00784068">
              <w:t>Понятие команды, типы команд</w:t>
            </w:r>
          </w:p>
        </w:tc>
        <w:tc>
          <w:tcPr>
            <w:tcW w:w="7087" w:type="dxa"/>
          </w:tcPr>
          <w:p w:rsidR="00AE117E" w:rsidRPr="00785D4F" w:rsidRDefault="00AE117E" w:rsidP="0020232B">
            <w:pPr>
              <w:jc w:val="both"/>
            </w:pPr>
            <w:r w:rsidRPr="00784068">
              <w:t xml:space="preserve">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p>
        </w:tc>
      </w:tr>
      <w:tr w:rsidR="00AE117E" w:rsidRPr="00092C77" w:rsidTr="0020232B">
        <w:trPr>
          <w:jc w:val="center"/>
        </w:trPr>
        <w:tc>
          <w:tcPr>
            <w:tcW w:w="426" w:type="dxa"/>
          </w:tcPr>
          <w:p w:rsidR="00AE117E" w:rsidRDefault="00AE117E" w:rsidP="0020232B">
            <w:pPr>
              <w:pStyle w:val="ListParagraph"/>
              <w:ind w:left="0"/>
              <w:jc w:val="center"/>
            </w:pPr>
            <w:r>
              <w:t>6.</w:t>
            </w:r>
          </w:p>
        </w:tc>
        <w:tc>
          <w:tcPr>
            <w:tcW w:w="2693" w:type="dxa"/>
          </w:tcPr>
          <w:p w:rsidR="00AE117E" w:rsidRPr="00784068" w:rsidRDefault="00AE117E" w:rsidP="00092C77">
            <w:pPr>
              <w:contextualSpacing/>
            </w:pPr>
            <w:r w:rsidRPr="00784068">
              <w:t xml:space="preserve">Социально-психологическая структура команды  </w:t>
            </w:r>
          </w:p>
        </w:tc>
        <w:tc>
          <w:tcPr>
            <w:tcW w:w="7087" w:type="dxa"/>
          </w:tcPr>
          <w:p w:rsidR="00AE117E" w:rsidRPr="00785D4F" w:rsidRDefault="00AE117E" w:rsidP="0020232B">
            <w:pPr>
              <w:jc w:val="both"/>
            </w:pPr>
            <w:r w:rsidRPr="00784068">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статусно-ролевые отношения, профессиовально-квалификационные характеристики и половозрастной состав. </w:t>
            </w:r>
          </w:p>
        </w:tc>
      </w:tr>
      <w:tr w:rsidR="00AE117E" w:rsidRPr="00092C77" w:rsidTr="0020232B">
        <w:trPr>
          <w:jc w:val="center"/>
        </w:trPr>
        <w:tc>
          <w:tcPr>
            <w:tcW w:w="426" w:type="dxa"/>
          </w:tcPr>
          <w:p w:rsidR="00AE117E" w:rsidRDefault="00AE117E" w:rsidP="0020232B">
            <w:pPr>
              <w:pStyle w:val="ListParagraph"/>
              <w:ind w:left="0"/>
              <w:jc w:val="center"/>
            </w:pPr>
            <w:r>
              <w:t>7.</w:t>
            </w:r>
          </w:p>
        </w:tc>
        <w:tc>
          <w:tcPr>
            <w:tcW w:w="2693" w:type="dxa"/>
          </w:tcPr>
          <w:p w:rsidR="00AE117E" w:rsidRPr="00784068" w:rsidRDefault="00AE117E" w:rsidP="00092C77">
            <w:pPr>
              <w:contextualSpacing/>
            </w:pPr>
            <w:r w:rsidRPr="00784068">
              <w:t xml:space="preserve">Формирование эффективных команд  </w:t>
            </w:r>
          </w:p>
        </w:tc>
        <w:tc>
          <w:tcPr>
            <w:tcW w:w="7087" w:type="dxa"/>
          </w:tcPr>
          <w:p w:rsidR="00AE117E" w:rsidRPr="00785D4F" w:rsidRDefault="00AE117E" w:rsidP="0020232B">
            <w:pPr>
              <w:jc w:val="both"/>
            </w:pPr>
            <w:r w:rsidRPr="00784068">
              <w:t xml:space="preserve">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w:t>
            </w:r>
          </w:p>
        </w:tc>
      </w:tr>
      <w:tr w:rsidR="00AE117E" w:rsidRPr="00092C77" w:rsidTr="0020232B">
        <w:trPr>
          <w:jc w:val="center"/>
        </w:trPr>
        <w:tc>
          <w:tcPr>
            <w:tcW w:w="426" w:type="dxa"/>
          </w:tcPr>
          <w:p w:rsidR="00AE117E" w:rsidRDefault="00AE117E" w:rsidP="0020232B">
            <w:pPr>
              <w:pStyle w:val="ListParagraph"/>
              <w:ind w:left="0"/>
              <w:jc w:val="center"/>
            </w:pPr>
            <w:r>
              <w:t>8.</w:t>
            </w:r>
          </w:p>
        </w:tc>
        <w:tc>
          <w:tcPr>
            <w:tcW w:w="2693" w:type="dxa"/>
          </w:tcPr>
          <w:p w:rsidR="00AE117E" w:rsidRPr="00784068" w:rsidRDefault="00AE117E" w:rsidP="00092C77">
            <w:pPr>
              <w:contextualSpacing/>
            </w:pPr>
            <w:r w:rsidRPr="00784068">
              <w:t>Управление деятельностью команды</w:t>
            </w:r>
          </w:p>
        </w:tc>
        <w:tc>
          <w:tcPr>
            <w:tcW w:w="7087" w:type="dxa"/>
          </w:tcPr>
          <w:p w:rsidR="00AE117E" w:rsidRPr="00785D4F" w:rsidRDefault="00AE117E" w:rsidP="0020232B">
            <w:pPr>
              <w:jc w:val="both"/>
            </w:pPr>
            <w:r w:rsidRPr="00784068">
              <w:t xml:space="preserve">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либерально-анархический, непоследовательный, ситуативный). Парсипативный стиль руководства. Особенности личного стиля взаимодействия руководителя или лидера с членами команды. Четыре формы внутpикoманднoгo культурного контекста управленческих групп: «комбинат», «клика», «кружок», «команда». Социально-психологические методы руководства коллективом. </w:t>
            </w:r>
          </w:p>
        </w:tc>
      </w:tr>
      <w:tr w:rsidR="00AE117E" w:rsidRPr="00092C77" w:rsidTr="0020232B">
        <w:trPr>
          <w:jc w:val="center"/>
        </w:trPr>
        <w:tc>
          <w:tcPr>
            <w:tcW w:w="426" w:type="dxa"/>
          </w:tcPr>
          <w:p w:rsidR="00AE117E" w:rsidRDefault="00AE117E" w:rsidP="0020232B">
            <w:pPr>
              <w:pStyle w:val="ListParagraph"/>
              <w:ind w:left="0"/>
              <w:jc w:val="center"/>
            </w:pPr>
            <w:r>
              <w:t>9.</w:t>
            </w:r>
          </w:p>
        </w:tc>
        <w:tc>
          <w:tcPr>
            <w:tcW w:w="2693" w:type="dxa"/>
          </w:tcPr>
          <w:p w:rsidR="00AE117E" w:rsidRPr="00784068" w:rsidRDefault="00AE117E" w:rsidP="00092C77">
            <w:pPr>
              <w:contextualSpacing/>
            </w:pPr>
            <w:r w:rsidRPr="00784068">
              <w:t>Проблемы управления коллективом</w:t>
            </w:r>
          </w:p>
        </w:tc>
        <w:tc>
          <w:tcPr>
            <w:tcW w:w="7087" w:type="dxa"/>
          </w:tcPr>
          <w:p w:rsidR="00AE117E" w:rsidRPr="00785D4F" w:rsidRDefault="00AE117E" w:rsidP="0020232B">
            <w:pPr>
              <w:jc w:val="both"/>
            </w:pPr>
            <w:r w:rsidRPr="00784068">
              <w:t xml:space="preserve">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w:t>
            </w:r>
          </w:p>
        </w:tc>
      </w:tr>
    </w:tbl>
    <w:p w:rsidR="00AE117E" w:rsidRPr="00092C77" w:rsidRDefault="00AE117E" w:rsidP="00092C77">
      <w:pPr>
        <w:jc w:val="center"/>
      </w:pPr>
    </w:p>
    <w:p w:rsidR="00AE117E" w:rsidRDefault="00AE117E" w:rsidP="00092C77">
      <w:pPr>
        <w:jc w:val="center"/>
        <w:rPr>
          <w:b/>
        </w:rPr>
      </w:pPr>
      <w:r w:rsidRPr="00784068">
        <w:rPr>
          <w:b/>
        </w:rPr>
        <w:t>4.2.2. Содержание практических занятий</w:t>
      </w:r>
    </w:p>
    <w:p w:rsidR="00AE117E" w:rsidRDefault="00AE117E"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94"/>
        <w:gridCol w:w="2531"/>
        <w:gridCol w:w="6981"/>
      </w:tblGrid>
      <w:tr w:rsidR="00AE117E" w:rsidRPr="00092C77" w:rsidTr="0020232B">
        <w:trPr>
          <w:jc w:val="center"/>
        </w:trPr>
        <w:tc>
          <w:tcPr>
            <w:tcW w:w="694" w:type="dxa"/>
          </w:tcPr>
          <w:p w:rsidR="00AE117E" w:rsidRPr="0020232B" w:rsidRDefault="00AE117E" w:rsidP="0020232B">
            <w:pPr>
              <w:jc w:val="center"/>
              <w:rPr>
                <w:b/>
              </w:rPr>
            </w:pPr>
            <w:r w:rsidRPr="0020232B">
              <w:rPr>
                <w:b/>
              </w:rPr>
              <w:t>№ п/п</w:t>
            </w:r>
          </w:p>
        </w:tc>
        <w:tc>
          <w:tcPr>
            <w:tcW w:w="2531" w:type="dxa"/>
          </w:tcPr>
          <w:p w:rsidR="00AE117E" w:rsidRPr="0020232B" w:rsidRDefault="00AE117E" w:rsidP="0020232B">
            <w:pPr>
              <w:jc w:val="center"/>
              <w:rPr>
                <w:b/>
              </w:rPr>
            </w:pPr>
            <w:r w:rsidRPr="0020232B">
              <w:rPr>
                <w:b/>
              </w:rPr>
              <w:t>Наименование темы (раздела) дисциплины</w:t>
            </w:r>
          </w:p>
        </w:tc>
        <w:tc>
          <w:tcPr>
            <w:tcW w:w="6981" w:type="dxa"/>
          </w:tcPr>
          <w:p w:rsidR="00AE117E" w:rsidRPr="0020232B" w:rsidRDefault="00AE117E" w:rsidP="0020232B">
            <w:pPr>
              <w:jc w:val="center"/>
              <w:rPr>
                <w:b/>
              </w:rPr>
            </w:pPr>
            <w:r w:rsidRPr="0020232B">
              <w:rPr>
                <w:b/>
              </w:rPr>
              <w:t>Содержание практического занятия</w:t>
            </w:r>
          </w:p>
        </w:tc>
      </w:tr>
      <w:tr w:rsidR="00AE117E" w:rsidRPr="00092C77" w:rsidTr="0020232B">
        <w:trPr>
          <w:jc w:val="center"/>
        </w:trPr>
        <w:tc>
          <w:tcPr>
            <w:tcW w:w="694" w:type="dxa"/>
          </w:tcPr>
          <w:p w:rsidR="00AE117E" w:rsidRPr="00784068" w:rsidRDefault="00AE117E" w:rsidP="0020232B">
            <w:pPr>
              <w:jc w:val="center"/>
            </w:pPr>
            <w:r w:rsidRPr="00784068">
              <w:t>1.</w:t>
            </w:r>
          </w:p>
        </w:tc>
        <w:tc>
          <w:tcPr>
            <w:tcW w:w="2531" w:type="dxa"/>
          </w:tcPr>
          <w:p w:rsidR="00AE117E" w:rsidRPr="00E6719B" w:rsidRDefault="00AE117E" w:rsidP="0020232B">
            <w:pPr>
              <w:jc w:val="both"/>
            </w:pPr>
            <w:r w:rsidRPr="00E6719B">
              <w:t>Функция лидера в современном обществе</w:t>
            </w:r>
          </w:p>
        </w:tc>
        <w:tc>
          <w:tcPr>
            <w:tcW w:w="6981" w:type="dxa"/>
          </w:tcPr>
          <w:p w:rsidR="00AE117E" w:rsidRDefault="00AE117E" w:rsidP="0020232B">
            <w:pPr>
              <w:jc w:val="both"/>
            </w:pPr>
            <w:r>
              <w:t xml:space="preserve">1. </w:t>
            </w:r>
            <w:r w:rsidRPr="00443766">
              <w:t xml:space="preserve">Концепция лидерства в психологии. </w:t>
            </w:r>
          </w:p>
          <w:p w:rsidR="00AE117E" w:rsidRDefault="00AE117E" w:rsidP="0020232B">
            <w:pPr>
              <w:jc w:val="both"/>
            </w:pPr>
            <w:r>
              <w:t xml:space="preserve">2. </w:t>
            </w:r>
            <w:r w:rsidRPr="00443766">
              <w:t xml:space="preserve">Функция лидера в современном обществе. </w:t>
            </w:r>
          </w:p>
          <w:p w:rsidR="00AE117E" w:rsidRDefault="00AE117E" w:rsidP="0020232B">
            <w:pPr>
              <w:jc w:val="both"/>
            </w:pPr>
            <w:r>
              <w:t xml:space="preserve">3. </w:t>
            </w:r>
            <w:r w:rsidRPr="00443766">
              <w:t xml:space="preserve">Лидерство как фактор личностного роста и движущая сила социального и предпринимательского развития. </w:t>
            </w:r>
          </w:p>
          <w:p w:rsidR="00AE117E" w:rsidRPr="00443766" w:rsidRDefault="00AE117E" w:rsidP="0020232B">
            <w:pPr>
              <w:jc w:val="both"/>
            </w:pPr>
            <w:r>
              <w:t xml:space="preserve">4. </w:t>
            </w:r>
            <w:r w:rsidRPr="00443766">
              <w:t xml:space="preserve">Роль лидера в условиях глобализации рынка. </w:t>
            </w:r>
          </w:p>
        </w:tc>
      </w:tr>
      <w:tr w:rsidR="00AE117E" w:rsidRPr="00092C77" w:rsidTr="0020232B">
        <w:trPr>
          <w:jc w:val="center"/>
        </w:trPr>
        <w:tc>
          <w:tcPr>
            <w:tcW w:w="694" w:type="dxa"/>
          </w:tcPr>
          <w:p w:rsidR="00AE117E" w:rsidRPr="00784068" w:rsidRDefault="00AE117E" w:rsidP="0020232B">
            <w:pPr>
              <w:jc w:val="center"/>
            </w:pPr>
            <w:r>
              <w:t>2.</w:t>
            </w:r>
          </w:p>
        </w:tc>
        <w:tc>
          <w:tcPr>
            <w:tcW w:w="2531" w:type="dxa"/>
          </w:tcPr>
          <w:p w:rsidR="00AE117E" w:rsidRPr="00443766" w:rsidRDefault="00AE117E" w:rsidP="0020232B">
            <w:pPr>
              <w:jc w:val="both"/>
            </w:pPr>
            <w:r w:rsidRPr="00443766">
              <w:t>История  зарождения  и  развития</w:t>
            </w:r>
          </w:p>
          <w:p w:rsidR="00AE117E" w:rsidRPr="0020232B" w:rsidRDefault="00AE117E" w:rsidP="0020232B">
            <w:pPr>
              <w:jc w:val="both"/>
              <w:rPr>
                <w:b/>
              </w:rPr>
            </w:pPr>
            <w:r w:rsidRPr="00443766">
              <w:t>психологии лидерства</w:t>
            </w:r>
          </w:p>
        </w:tc>
        <w:tc>
          <w:tcPr>
            <w:tcW w:w="6981" w:type="dxa"/>
          </w:tcPr>
          <w:p w:rsidR="00AE117E" w:rsidRDefault="00AE117E" w:rsidP="0020232B">
            <w:pPr>
              <w:jc w:val="both"/>
            </w:pPr>
            <w:r>
              <w:t xml:space="preserve">1. </w:t>
            </w:r>
            <w:r w:rsidRPr="00913072">
              <w:t xml:space="preserve">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AE117E" w:rsidRDefault="00AE117E" w:rsidP="0020232B">
            <w:pPr>
              <w:jc w:val="both"/>
            </w:pPr>
            <w:r>
              <w:t xml:space="preserve">2. </w:t>
            </w:r>
            <w:r w:rsidRPr="00913072">
              <w:t>Послевоен</w:t>
            </w:r>
            <w:r>
              <w:t>ные теории: ситуационный подход.</w:t>
            </w:r>
          </w:p>
          <w:p w:rsidR="00AE117E" w:rsidRDefault="00AE117E" w:rsidP="0020232B">
            <w:pPr>
              <w:jc w:val="both"/>
            </w:pPr>
            <w:r>
              <w:t xml:space="preserve">3. </w:t>
            </w:r>
            <w:r w:rsidRPr="00BC4588">
              <w:t>Послевоенные теории:</w:t>
            </w:r>
            <w:r w:rsidRPr="00913072">
              <w:t>теория перцептивной активности по</w:t>
            </w:r>
            <w:r>
              <w:t>следователей.</w:t>
            </w:r>
          </w:p>
          <w:p w:rsidR="00AE117E" w:rsidRPr="00913072" w:rsidRDefault="00AE117E" w:rsidP="0020232B">
            <w:pPr>
              <w:jc w:val="both"/>
            </w:pPr>
            <w:r>
              <w:t>4. Т</w:t>
            </w:r>
            <w:r w:rsidRPr="00913072">
              <w:t>еория личностного аспект</w:t>
            </w:r>
            <w:r>
              <w:t>а</w:t>
            </w:r>
            <w:r w:rsidRPr="00913072">
              <w:t xml:space="preserve"> лидерства, харизма лидера</w:t>
            </w:r>
            <w:r>
              <w:t>.</w:t>
            </w:r>
          </w:p>
        </w:tc>
      </w:tr>
      <w:tr w:rsidR="00AE117E" w:rsidRPr="00092C77" w:rsidTr="0020232B">
        <w:trPr>
          <w:jc w:val="center"/>
        </w:trPr>
        <w:tc>
          <w:tcPr>
            <w:tcW w:w="694" w:type="dxa"/>
          </w:tcPr>
          <w:p w:rsidR="00AE117E" w:rsidRDefault="00AE117E" w:rsidP="0020232B">
            <w:pPr>
              <w:jc w:val="center"/>
            </w:pPr>
            <w:r>
              <w:t>3.</w:t>
            </w:r>
          </w:p>
        </w:tc>
        <w:tc>
          <w:tcPr>
            <w:tcW w:w="2531" w:type="dxa"/>
          </w:tcPr>
          <w:p w:rsidR="00AE117E" w:rsidRPr="00443766" w:rsidRDefault="00AE117E" w:rsidP="0020232B">
            <w:pPr>
              <w:jc w:val="both"/>
            </w:pPr>
            <w:r w:rsidRPr="00443766">
              <w:t>Личностные характеристики лидера</w:t>
            </w:r>
          </w:p>
        </w:tc>
        <w:tc>
          <w:tcPr>
            <w:tcW w:w="6981" w:type="dxa"/>
          </w:tcPr>
          <w:p w:rsidR="00AE117E" w:rsidRDefault="00AE117E" w:rsidP="0020232B">
            <w:pPr>
              <w:jc w:val="both"/>
            </w:pPr>
            <w:r>
              <w:t xml:space="preserve">1. </w:t>
            </w:r>
            <w:r w:rsidRPr="00913072">
              <w:t xml:space="preserve">Четыре базовых компонента фигуры лидера: социально-экономическая личностная структура. </w:t>
            </w:r>
          </w:p>
          <w:p w:rsidR="00AE117E" w:rsidRDefault="00AE117E" w:rsidP="0020232B">
            <w:pPr>
              <w:jc w:val="both"/>
            </w:pPr>
            <w:r>
              <w:t xml:space="preserve">2. </w:t>
            </w:r>
            <w:r w:rsidRPr="00913072">
              <w:t xml:space="preserve">Вектор ведущей направленности бизнесмена-лидера. </w:t>
            </w:r>
          </w:p>
          <w:p w:rsidR="00AE117E" w:rsidRDefault="00AE117E" w:rsidP="0020232B">
            <w:pPr>
              <w:jc w:val="both"/>
            </w:pPr>
            <w:r>
              <w:t xml:space="preserve">3. </w:t>
            </w:r>
            <w:r w:rsidRPr="00913072">
              <w:t xml:space="preserve">Лидерские качества бизнесмена. </w:t>
            </w:r>
          </w:p>
          <w:p w:rsidR="00AE117E" w:rsidRDefault="00AE117E" w:rsidP="0020232B">
            <w:pPr>
              <w:jc w:val="both"/>
            </w:pPr>
            <w:r>
              <w:t xml:space="preserve">4. </w:t>
            </w:r>
            <w:r w:rsidRPr="00913072">
              <w:t xml:space="preserve">Фундаментальные принципы этики лидера. </w:t>
            </w:r>
          </w:p>
          <w:p w:rsidR="00AE117E" w:rsidRDefault="00AE117E" w:rsidP="0020232B">
            <w:pPr>
              <w:jc w:val="both"/>
            </w:pPr>
            <w:r>
              <w:t xml:space="preserve">5. </w:t>
            </w:r>
            <w:r w:rsidRPr="00913072">
              <w:t xml:space="preserve">Психическая структура человека. </w:t>
            </w:r>
          </w:p>
          <w:p w:rsidR="00AE117E" w:rsidRDefault="00AE117E" w:rsidP="0020232B">
            <w:pPr>
              <w:jc w:val="both"/>
            </w:pPr>
            <w:r>
              <w:t xml:space="preserve">6. </w:t>
            </w:r>
            <w:r w:rsidRPr="00913072">
              <w:t xml:space="preserve">Концепции направленности и интенциональности. </w:t>
            </w:r>
          </w:p>
          <w:p w:rsidR="00AE117E" w:rsidRDefault="00AE117E" w:rsidP="0020232B">
            <w:pPr>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AE117E" w:rsidRDefault="00AE117E" w:rsidP="0020232B">
            <w:pPr>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AE117E" w:rsidRDefault="00AE117E" w:rsidP="0020232B">
            <w:pPr>
              <w:jc w:val="both"/>
            </w:pPr>
            <w:r>
              <w:t xml:space="preserve">9. </w:t>
            </w:r>
            <w:r w:rsidRPr="00913072">
              <w:t xml:space="preserve">Основные функции эгомаркетинга и их содержание. </w:t>
            </w:r>
          </w:p>
          <w:p w:rsidR="00AE117E" w:rsidRDefault="00AE117E" w:rsidP="0020232B">
            <w:pPr>
              <w:jc w:val="both"/>
            </w:pPr>
            <w:r>
              <w:t xml:space="preserve">10. </w:t>
            </w:r>
            <w:r w:rsidRPr="00913072">
              <w:t xml:space="preserve">Критерии эффективности эгомаркетинга. </w:t>
            </w:r>
          </w:p>
          <w:p w:rsidR="00AE117E" w:rsidRDefault="00AE117E" w:rsidP="0020232B">
            <w:pPr>
              <w:jc w:val="both"/>
            </w:pPr>
            <w:r>
              <w:t xml:space="preserve">11. </w:t>
            </w:r>
            <w:r w:rsidRPr="00913072">
              <w:t xml:space="preserve">Понятие креативности. </w:t>
            </w:r>
          </w:p>
          <w:p w:rsidR="00AE117E" w:rsidRDefault="00AE117E" w:rsidP="0020232B">
            <w:pPr>
              <w:jc w:val="both"/>
            </w:pPr>
            <w:r>
              <w:t xml:space="preserve">12. </w:t>
            </w:r>
            <w:r w:rsidRPr="00913072">
              <w:t>Личностные предпосылки креативности.</w:t>
            </w:r>
          </w:p>
        </w:tc>
      </w:tr>
      <w:tr w:rsidR="00AE117E" w:rsidRPr="00092C77" w:rsidTr="0020232B">
        <w:trPr>
          <w:jc w:val="center"/>
        </w:trPr>
        <w:tc>
          <w:tcPr>
            <w:tcW w:w="694" w:type="dxa"/>
          </w:tcPr>
          <w:p w:rsidR="00AE117E" w:rsidRDefault="00AE117E" w:rsidP="0020232B">
            <w:pPr>
              <w:jc w:val="center"/>
            </w:pPr>
            <w:r>
              <w:t>4.</w:t>
            </w:r>
          </w:p>
        </w:tc>
        <w:tc>
          <w:tcPr>
            <w:tcW w:w="2531" w:type="dxa"/>
          </w:tcPr>
          <w:p w:rsidR="00AE117E" w:rsidRPr="00443766" w:rsidRDefault="00AE117E" w:rsidP="0020232B">
            <w:pPr>
              <w:jc w:val="both"/>
            </w:pPr>
            <w:r w:rsidRPr="00443766">
              <w:t>Механизмы выдвижения в лидеры</w:t>
            </w:r>
          </w:p>
        </w:tc>
        <w:tc>
          <w:tcPr>
            <w:tcW w:w="6981" w:type="dxa"/>
          </w:tcPr>
          <w:p w:rsidR="00AE117E" w:rsidRDefault="00AE117E" w:rsidP="0020232B">
            <w:pPr>
              <w:jc w:val="both"/>
            </w:pPr>
            <w:r>
              <w:t xml:space="preserve">1. </w:t>
            </w:r>
            <w:r w:rsidRPr="002D50CB">
              <w:t xml:space="preserve">Виды подходов к явлению лидерства в психологии: их основные сходства и различия. </w:t>
            </w:r>
          </w:p>
          <w:p w:rsidR="00AE117E" w:rsidRDefault="00AE117E" w:rsidP="0020232B">
            <w:pPr>
              <w:jc w:val="both"/>
            </w:pPr>
            <w:r>
              <w:t xml:space="preserve">2. </w:t>
            </w:r>
            <w:r w:rsidRPr="002D50CB">
              <w:t xml:space="preserve">Принципы эффективного взаимодействия человека и системы: самореализация и взаимная функциональность. </w:t>
            </w:r>
          </w:p>
          <w:p w:rsidR="00AE117E" w:rsidRDefault="00AE117E" w:rsidP="0020232B">
            <w:pPr>
              <w:jc w:val="both"/>
            </w:pPr>
            <w:r>
              <w:t xml:space="preserve">3. </w:t>
            </w:r>
            <w:r w:rsidRPr="002D50CB">
              <w:t xml:space="preserve">Этапы становления лидера. </w:t>
            </w:r>
          </w:p>
          <w:p w:rsidR="00AE117E" w:rsidRDefault="00AE117E" w:rsidP="0020232B">
            <w:pPr>
              <w:jc w:val="both"/>
            </w:pPr>
            <w:r>
              <w:t xml:space="preserve">4. </w:t>
            </w:r>
            <w:r w:rsidRPr="002D50CB">
              <w:t xml:space="preserve">Имплицитная теория лидерства. </w:t>
            </w:r>
          </w:p>
          <w:p w:rsidR="00AE117E" w:rsidRPr="002D50CB" w:rsidRDefault="00AE117E" w:rsidP="0020232B">
            <w:pPr>
              <w:jc w:val="both"/>
            </w:pPr>
            <w:r>
              <w:t xml:space="preserve">5. </w:t>
            </w:r>
            <w:r w:rsidRPr="002D50CB">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AE117E" w:rsidRPr="00092C77" w:rsidTr="0020232B">
        <w:trPr>
          <w:jc w:val="center"/>
        </w:trPr>
        <w:tc>
          <w:tcPr>
            <w:tcW w:w="694" w:type="dxa"/>
          </w:tcPr>
          <w:p w:rsidR="00AE117E" w:rsidRDefault="00AE117E" w:rsidP="0020232B">
            <w:pPr>
              <w:jc w:val="center"/>
            </w:pPr>
            <w:r>
              <w:t>5.</w:t>
            </w:r>
          </w:p>
        </w:tc>
        <w:tc>
          <w:tcPr>
            <w:tcW w:w="2531" w:type="dxa"/>
          </w:tcPr>
          <w:p w:rsidR="00AE117E" w:rsidRPr="00E6719B" w:rsidRDefault="00AE117E" w:rsidP="0020232B">
            <w:pPr>
              <w:jc w:val="both"/>
            </w:pPr>
            <w:r w:rsidRPr="00E6719B">
              <w:t>Понятие команды, типы команд</w:t>
            </w:r>
          </w:p>
        </w:tc>
        <w:tc>
          <w:tcPr>
            <w:tcW w:w="6981" w:type="dxa"/>
          </w:tcPr>
          <w:p w:rsidR="00AE117E" w:rsidRDefault="00AE117E" w:rsidP="0020232B">
            <w:pPr>
              <w:jc w:val="both"/>
            </w:pPr>
            <w:r>
              <w:t xml:space="preserve">1. </w:t>
            </w:r>
            <w:r w:rsidRPr="002D50CB">
              <w:t xml:space="preserve">Определение команды, типология команд. </w:t>
            </w:r>
          </w:p>
          <w:p w:rsidR="00AE117E" w:rsidRDefault="00AE117E" w:rsidP="0020232B">
            <w:pPr>
              <w:jc w:val="both"/>
            </w:pPr>
            <w:r>
              <w:t xml:space="preserve">2. </w:t>
            </w:r>
            <w:r w:rsidRPr="002D50CB">
              <w:t xml:space="preserve">Операционные или инновационные цели команды. </w:t>
            </w:r>
          </w:p>
          <w:p w:rsidR="00AE117E" w:rsidRDefault="00AE117E" w:rsidP="0020232B">
            <w:pPr>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AE117E" w:rsidRDefault="00AE117E" w:rsidP="0020232B">
            <w:pPr>
              <w:jc w:val="both"/>
            </w:pPr>
            <w:r>
              <w:t xml:space="preserve">4. </w:t>
            </w:r>
            <w:r w:rsidRPr="002D50CB">
              <w:t xml:space="preserve">Тип мышления: типологический опросник Майерс-Бригс. </w:t>
            </w:r>
          </w:p>
          <w:p w:rsidR="00AE117E" w:rsidRPr="002D50CB" w:rsidRDefault="00AE117E" w:rsidP="0020232B">
            <w:pPr>
              <w:jc w:val="both"/>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AE117E" w:rsidRPr="00092C77" w:rsidTr="0020232B">
        <w:trPr>
          <w:jc w:val="center"/>
        </w:trPr>
        <w:tc>
          <w:tcPr>
            <w:tcW w:w="694" w:type="dxa"/>
          </w:tcPr>
          <w:p w:rsidR="00AE117E" w:rsidRDefault="00AE117E" w:rsidP="0020232B">
            <w:pPr>
              <w:jc w:val="center"/>
            </w:pPr>
            <w:r>
              <w:t>6.</w:t>
            </w:r>
          </w:p>
        </w:tc>
        <w:tc>
          <w:tcPr>
            <w:tcW w:w="2531" w:type="dxa"/>
          </w:tcPr>
          <w:p w:rsidR="00AE117E" w:rsidRPr="00443766" w:rsidRDefault="00AE117E" w:rsidP="0020232B">
            <w:pPr>
              <w:jc w:val="both"/>
            </w:pPr>
            <w:r w:rsidRPr="00443766">
              <w:t>Социально-психологическая структура команды</w:t>
            </w:r>
          </w:p>
        </w:tc>
        <w:tc>
          <w:tcPr>
            <w:tcW w:w="6981" w:type="dxa"/>
          </w:tcPr>
          <w:p w:rsidR="00AE117E" w:rsidRDefault="00AE117E" w:rsidP="0020232B">
            <w:pPr>
              <w:jc w:val="both"/>
            </w:pPr>
            <w:r>
              <w:t xml:space="preserve">1. </w:t>
            </w:r>
            <w:r w:rsidRPr="00425421">
              <w:t xml:space="preserve">Социальная группа, ее структура. </w:t>
            </w:r>
          </w:p>
          <w:p w:rsidR="00AE117E" w:rsidRDefault="00AE117E" w:rsidP="0020232B">
            <w:pPr>
              <w:jc w:val="both"/>
            </w:pPr>
            <w:r>
              <w:t xml:space="preserve">2. </w:t>
            </w:r>
            <w:r w:rsidRPr="00425421">
              <w:t xml:space="preserve">Малая группа. </w:t>
            </w:r>
          </w:p>
          <w:p w:rsidR="00AE117E" w:rsidRDefault="00AE117E" w:rsidP="0020232B">
            <w:pPr>
              <w:jc w:val="both"/>
            </w:pPr>
            <w:r>
              <w:t xml:space="preserve">3. </w:t>
            </w:r>
            <w:r w:rsidRPr="00425421">
              <w:t xml:space="preserve">Основные характеристики коллектива. </w:t>
            </w:r>
          </w:p>
          <w:p w:rsidR="00AE117E" w:rsidRDefault="00AE117E" w:rsidP="0020232B">
            <w:pPr>
              <w:jc w:val="both"/>
            </w:pPr>
            <w:r>
              <w:t xml:space="preserve">4. </w:t>
            </w:r>
            <w:r w:rsidRPr="00425421">
              <w:t xml:space="preserve">Формальные и неформальные коллективы. </w:t>
            </w:r>
          </w:p>
          <w:p w:rsidR="00AE117E" w:rsidRDefault="00AE117E" w:rsidP="0020232B">
            <w:pPr>
              <w:jc w:val="both"/>
            </w:pPr>
            <w:r>
              <w:t xml:space="preserve">5. </w:t>
            </w:r>
            <w:r w:rsidRPr="00425421">
              <w:t xml:space="preserve">Внутренняя социально-психологическая структура. </w:t>
            </w:r>
          </w:p>
          <w:p w:rsidR="00AE117E" w:rsidRPr="00425421" w:rsidRDefault="00AE117E" w:rsidP="0020232B">
            <w:pPr>
              <w:jc w:val="both"/>
            </w:pPr>
            <w:r>
              <w:t xml:space="preserve">6. </w:t>
            </w:r>
            <w:r w:rsidRPr="00425421">
              <w:t xml:space="preserve">Социальная структура группы: статусно-ролевые отношения, профессиовально-квалификационные характеристики и половозрастной состав. </w:t>
            </w:r>
          </w:p>
        </w:tc>
      </w:tr>
      <w:tr w:rsidR="00AE117E" w:rsidRPr="00092C77" w:rsidTr="0020232B">
        <w:trPr>
          <w:jc w:val="center"/>
        </w:trPr>
        <w:tc>
          <w:tcPr>
            <w:tcW w:w="694" w:type="dxa"/>
          </w:tcPr>
          <w:p w:rsidR="00AE117E" w:rsidRDefault="00AE117E" w:rsidP="0020232B">
            <w:pPr>
              <w:jc w:val="center"/>
            </w:pPr>
            <w:r>
              <w:t>7.</w:t>
            </w:r>
          </w:p>
        </w:tc>
        <w:tc>
          <w:tcPr>
            <w:tcW w:w="2531" w:type="dxa"/>
          </w:tcPr>
          <w:p w:rsidR="00AE117E" w:rsidRPr="00443766" w:rsidRDefault="00AE117E" w:rsidP="0020232B">
            <w:pPr>
              <w:jc w:val="both"/>
            </w:pPr>
            <w:r w:rsidRPr="00443766">
              <w:t>Формирование эффективных команд</w:t>
            </w:r>
          </w:p>
        </w:tc>
        <w:tc>
          <w:tcPr>
            <w:tcW w:w="6981" w:type="dxa"/>
          </w:tcPr>
          <w:p w:rsidR="00AE117E" w:rsidRDefault="00AE117E" w:rsidP="0020232B">
            <w:pPr>
              <w:jc w:val="both"/>
            </w:pPr>
            <w:r>
              <w:t xml:space="preserve">1. </w:t>
            </w:r>
            <w:r w:rsidRPr="00425421">
              <w:t xml:space="preserve">Параметры образования команды. </w:t>
            </w:r>
          </w:p>
          <w:p w:rsidR="00AE117E" w:rsidRDefault="00AE117E" w:rsidP="0020232B">
            <w:pPr>
              <w:jc w:val="both"/>
            </w:pPr>
            <w:r>
              <w:t xml:space="preserve">2. </w:t>
            </w:r>
            <w:r w:rsidRPr="00425421">
              <w:t xml:space="preserve">Принципы проектирования эффективных организаций. </w:t>
            </w:r>
          </w:p>
          <w:p w:rsidR="00AE117E" w:rsidRDefault="00AE117E" w:rsidP="0020232B">
            <w:pPr>
              <w:jc w:val="both"/>
            </w:pPr>
            <w:r>
              <w:t xml:space="preserve">3. </w:t>
            </w:r>
            <w:r w:rsidRPr="00425421">
              <w:t xml:space="preserve">Влияние внешних факторов на проектирование эффективной организации. </w:t>
            </w:r>
          </w:p>
          <w:p w:rsidR="00AE117E" w:rsidRDefault="00AE117E" w:rsidP="0020232B">
            <w:pPr>
              <w:jc w:val="both"/>
            </w:pPr>
            <w:r>
              <w:t xml:space="preserve">4. </w:t>
            </w:r>
            <w:r w:rsidRPr="00425421">
              <w:t xml:space="preserve">Внутренние элементы структуры организации. </w:t>
            </w:r>
          </w:p>
          <w:p w:rsidR="00AE117E" w:rsidRDefault="00AE117E" w:rsidP="0020232B">
            <w:pPr>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AE117E" w:rsidRDefault="00AE117E" w:rsidP="0020232B">
            <w:pPr>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AE117E" w:rsidRPr="00425421" w:rsidRDefault="00AE117E" w:rsidP="0020232B">
            <w:pPr>
              <w:jc w:val="both"/>
            </w:pPr>
            <w:r>
              <w:t xml:space="preserve">7. </w:t>
            </w:r>
            <w:r w:rsidRPr="00425421">
              <w:t xml:space="preserve">Стадии развития коллектива (притирка, конфликт, эксперимент, решение проблем, формирование прочных связей). </w:t>
            </w:r>
          </w:p>
        </w:tc>
      </w:tr>
      <w:tr w:rsidR="00AE117E" w:rsidRPr="00092C77" w:rsidTr="0020232B">
        <w:trPr>
          <w:jc w:val="center"/>
        </w:trPr>
        <w:tc>
          <w:tcPr>
            <w:tcW w:w="694" w:type="dxa"/>
          </w:tcPr>
          <w:p w:rsidR="00AE117E" w:rsidRDefault="00AE117E" w:rsidP="0020232B">
            <w:pPr>
              <w:jc w:val="center"/>
            </w:pPr>
            <w:r>
              <w:t>8.</w:t>
            </w:r>
          </w:p>
        </w:tc>
        <w:tc>
          <w:tcPr>
            <w:tcW w:w="2531" w:type="dxa"/>
          </w:tcPr>
          <w:p w:rsidR="00AE117E" w:rsidRPr="00443766" w:rsidRDefault="00AE117E" w:rsidP="0020232B">
            <w:pPr>
              <w:jc w:val="both"/>
            </w:pPr>
            <w:r w:rsidRPr="00443766">
              <w:t>Управление деятельностью команды</w:t>
            </w:r>
          </w:p>
        </w:tc>
        <w:tc>
          <w:tcPr>
            <w:tcW w:w="6981" w:type="dxa"/>
          </w:tcPr>
          <w:p w:rsidR="00AE117E" w:rsidRDefault="00AE117E" w:rsidP="0020232B">
            <w:pPr>
              <w:jc w:val="both"/>
            </w:pPr>
            <w:r>
              <w:t xml:space="preserve">1. </w:t>
            </w:r>
            <w:r w:rsidRPr="00425421">
              <w:t xml:space="preserve">Лидерство в коллективе. </w:t>
            </w:r>
          </w:p>
          <w:p w:rsidR="00AE117E" w:rsidRDefault="00AE117E" w:rsidP="0020232B">
            <w:pPr>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AE117E" w:rsidRDefault="00AE117E" w:rsidP="0020232B">
            <w:pPr>
              <w:jc w:val="both"/>
            </w:pPr>
            <w:r>
              <w:t xml:space="preserve">3. </w:t>
            </w:r>
            <w:r w:rsidRPr="00425421">
              <w:t xml:space="preserve">Типология лидерства. </w:t>
            </w:r>
          </w:p>
          <w:p w:rsidR="00AE117E" w:rsidRDefault="00AE117E" w:rsidP="0020232B">
            <w:pPr>
              <w:jc w:val="both"/>
            </w:pPr>
            <w:r>
              <w:t xml:space="preserve">4. </w:t>
            </w:r>
            <w:r w:rsidRPr="00425421">
              <w:t xml:space="preserve">Лидерство и руководство. </w:t>
            </w:r>
          </w:p>
          <w:p w:rsidR="00AE117E" w:rsidRDefault="00AE117E" w:rsidP="0020232B">
            <w:pPr>
              <w:jc w:val="both"/>
            </w:pPr>
            <w:r>
              <w:t xml:space="preserve">5. </w:t>
            </w:r>
            <w:r w:rsidRPr="00425421">
              <w:t xml:space="preserve">Качества и функции руководителя. </w:t>
            </w:r>
          </w:p>
          <w:p w:rsidR="00AE117E" w:rsidRDefault="00AE117E" w:rsidP="0020232B">
            <w:pPr>
              <w:jc w:val="both"/>
            </w:pPr>
            <w:r>
              <w:t xml:space="preserve">6. </w:t>
            </w:r>
            <w:r w:rsidRPr="00425421">
              <w:t>Базовые критерии эффективной работы лидера</w:t>
            </w:r>
            <w:r>
              <w:t>.</w:t>
            </w:r>
          </w:p>
          <w:p w:rsidR="00AE117E" w:rsidRDefault="00AE117E" w:rsidP="0020232B">
            <w:pPr>
              <w:jc w:val="both"/>
            </w:pPr>
            <w:r>
              <w:t xml:space="preserve">7. </w:t>
            </w:r>
            <w:r w:rsidRPr="00425421">
              <w:t xml:space="preserve"> Стили управления (демократический, либерально-анархический, непоследовательный, ситуативный). </w:t>
            </w:r>
          </w:p>
          <w:p w:rsidR="00AE117E" w:rsidRDefault="00AE117E" w:rsidP="0020232B">
            <w:pPr>
              <w:jc w:val="both"/>
            </w:pPr>
            <w:r>
              <w:t xml:space="preserve">8. </w:t>
            </w:r>
            <w:r w:rsidRPr="00425421">
              <w:t xml:space="preserve">Парсипативный стиль руководства. </w:t>
            </w:r>
          </w:p>
          <w:p w:rsidR="00AE117E" w:rsidRDefault="00AE117E" w:rsidP="0020232B">
            <w:pPr>
              <w:jc w:val="both"/>
            </w:pPr>
            <w:r>
              <w:t xml:space="preserve">9. </w:t>
            </w:r>
            <w:r w:rsidRPr="00425421">
              <w:t xml:space="preserve">Особенности личного стиля взаимодействия руководителя или лидера с членами команды. </w:t>
            </w:r>
          </w:p>
          <w:p w:rsidR="00AE117E" w:rsidRDefault="00AE117E" w:rsidP="0020232B">
            <w:pPr>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AE117E" w:rsidRPr="00425421" w:rsidRDefault="00AE117E" w:rsidP="0020232B">
            <w:pPr>
              <w:jc w:val="both"/>
            </w:pPr>
            <w:r>
              <w:t xml:space="preserve">11. </w:t>
            </w:r>
            <w:r w:rsidRPr="00425421">
              <w:t>Социально-психологические методы руководства коллективом</w:t>
            </w:r>
            <w:r>
              <w:t>.</w:t>
            </w:r>
          </w:p>
        </w:tc>
      </w:tr>
      <w:tr w:rsidR="00AE117E" w:rsidRPr="00092C77" w:rsidTr="0020232B">
        <w:trPr>
          <w:jc w:val="center"/>
        </w:trPr>
        <w:tc>
          <w:tcPr>
            <w:tcW w:w="694" w:type="dxa"/>
          </w:tcPr>
          <w:p w:rsidR="00AE117E" w:rsidRDefault="00AE117E" w:rsidP="0020232B">
            <w:pPr>
              <w:jc w:val="center"/>
            </w:pPr>
            <w:r>
              <w:t>9.</w:t>
            </w:r>
          </w:p>
        </w:tc>
        <w:tc>
          <w:tcPr>
            <w:tcW w:w="2531" w:type="dxa"/>
          </w:tcPr>
          <w:p w:rsidR="00AE117E" w:rsidRPr="00E6719B" w:rsidRDefault="00AE117E" w:rsidP="0020232B">
            <w:pPr>
              <w:jc w:val="both"/>
            </w:pPr>
            <w:r w:rsidRPr="00E6719B">
              <w:t>Проблемы управления коллективом</w:t>
            </w:r>
          </w:p>
        </w:tc>
        <w:tc>
          <w:tcPr>
            <w:tcW w:w="6981" w:type="dxa"/>
          </w:tcPr>
          <w:p w:rsidR="00AE117E" w:rsidRDefault="00AE117E" w:rsidP="0020232B">
            <w:pPr>
              <w:jc w:val="both"/>
            </w:pPr>
            <w:r>
              <w:t xml:space="preserve">1. </w:t>
            </w:r>
            <w:r w:rsidRPr="00443766">
              <w:t xml:space="preserve">Три типа установки на восприятие другого человека: позитивная, негативная и адекватная. </w:t>
            </w:r>
          </w:p>
          <w:p w:rsidR="00AE117E" w:rsidRDefault="00AE117E" w:rsidP="0020232B">
            <w:pPr>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AE117E" w:rsidRDefault="00AE117E" w:rsidP="0020232B">
            <w:pPr>
              <w:jc w:val="both"/>
            </w:pPr>
            <w:r>
              <w:t xml:space="preserve">3. </w:t>
            </w:r>
            <w:r w:rsidRPr="00443766">
              <w:t xml:space="preserve">Критерий проверки точности принимаемого решения. </w:t>
            </w:r>
          </w:p>
          <w:p w:rsidR="00AE117E" w:rsidRDefault="00AE117E" w:rsidP="0020232B">
            <w:pPr>
              <w:jc w:val="both"/>
            </w:pPr>
            <w:r>
              <w:t xml:space="preserve">4. </w:t>
            </w:r>
            <w:r w:rsidRPr="00443766">
              <w:t xml:space="preserve">Интересы общие, частные и корыстные. </w:t>
            </w:r>
          </w:p>
          <w:p w:rsidR="00AE117E" w:rsidRDefault="00AE117E" w:rsidP="0020232B">
            <w:pPr>
              <w:jc w:val="both"/>
            </w:pPr>
            <w:r>
              <w:t xml:space="preserve">5. </w:t>
            </w:r>
            <w:r w:rsidRPr="00443766">
              <w:t xml:space="preserve">Манипулирование как реализация корыстных интересов. </w:t>
            </w:r>
          </w:p>
          <w:p w:rsidR="00AE117E" w:rsidRDefault="00AE117E" w:rsidP="0020232B">
            <w:pPr>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AE117E" w:rsidRDefault="00AE117E" w:rsidP="0020232B">
            <w:pPr>
              <w:jc w:val="both"/>
            </w:pPr>
            <w:r>
              <w:t xml:space="preserve">7. </w:t>
            </w:r>
            <w:r w:rsidRPr="00443766">
              <w:t xml:space="preserve">Понятие и природа конфликтных ситуаций в организации. </w:t>
            </w:r>
          </w:p>
          <w:p w:rsidR="00AE117E" w:rsidRDefault="00AE117E" w:rsidP="0020232B">
            <w:pPr>
              <w:jc w:val="both"/>
            </w:pPr>
            <w:r>
              <w:t xml:space="preserve">8. </w:t>
            </w:r>
            <w:r w:rsidRPr="00443766">
              <w:t xml:space="preserve">Типология конфликтов. </w:t>
            </w:r>
          </w:p>
          <w:p w:rsidR="00AE117E" w:rsidRPr="00443766" w:rsidRDefault="00AE117E" w:rsidP="0020232B">
            <w:pPr>
              <w:jc w:val="both"/>
            </w:pPr>
            <w:r>
              <w:t xml:space="preserve">9. </w:t>
            </w:r>
            <w:r w:rsidRPr="00443766">
              <w:t xml:space="preserve">Основы управления конфликтом. </w:t>
            </w:r>
          </w:p>
        </w:tc>
      </w:tr>
    </w:tbl>
    <w:p w:rsidR="00AE117E" w:rsidRDefault="00AE117E" w:rsidP="00092C77">
      <w:pPr>
        <w:jc w:val="center"/>
      </w:pPr>
    </w:p>
    <w:p w:rsidR="00AE117E" w:rsidRDefault="00AE117E" w:rsidP="00092C77">
      <w:pPr>
        <w:jc w:val="center"/>
        <w:rPr>
          <w:b/>
        </w:rPr>
      </w:pPr>
      <w:r w:rsidRPr="001F0EBE">
        <w:rPr>
          <w:b/>
        </w:rPr>
        <w:t>4.2.3. Содержание самостоятельной работы</w:t>
      </w:r>
    </w:p>
    <w:p w:rsidR="00AE117E" w:rsidRDefault="00AE117E"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10"/>
        <w:gridCol w:w="2551"/>
        <w:gridCol w:w="6946"/>
      </w:tblGrid>
      <w:tr w:rsidR="00AE117E" w:rsidTr="0020232B">
        <w:tc>
          <w:tcPr>
            <w:tcW w:w="710" w:type="dxa"/>
          </w:tcPr>
          <w:p w:rsidR="00AE117E" w:rsidRPr="0020232B" w:rsidRDefault="00AE117E" w:rsidP="0020232B">
            <w:pPr>
              <w:jc w:val="center"/>
              <w:rPr>
                <w:b/>
              </w:rPr>
            </w:pPr>
            <w:r w:rsidRPr="0020232B">
              <w:rPr>
                <w:b/>
              </w:rPr>
              <w:t>№ п/п</w:t>
            </w:r>
          </w:p>
        </w:tc>
        <w:tc>
          <w:tcPr>
            <w:tcW w:w="2551" w:type="dxa"/>
          </w:tcPr>
          <w:p w:rsidR="00AE117E" w:rsidRPr="0020232B" w:rsidRDefault="00AE117E" w:rsidP="0020232B">
            <w:pPr>
              <w:jc w:val="center"/>
              <w:rPr>
                <w:b/>
              </w:rPr>
            </w:pPr>
            <w:r w:rsidRPr="0020232B">
              <w:rPr>
                <w:b/>
              </w:rPr>
              <w:t>Наименование темы (раздела) дисциплины</w:t>
            </w:r>
          </w:p>
        </w:tc>
        <w:tc>
          <w:tcPr>
            <w:tcW w:w="6946" w:type="dxa"/>
          </w:tcPr>
          <w:p w:rsidR="00AE117E" w:rsidRPr="0020232B" w:rsidRDefault="00AE117E" w:rsidP="0020232B">
            <w:pPr>
              <w:jc w:val="center"/>
              <w:rPr>
                <w:b/>
              </w:rPr>
            </w:pPr>
            <w:r w:rsidRPr="0020232B">
              <w:rPr>
                <w:b/>
              </w:rPr>
              <w:t>Формы и тематика самостоятельной работы</w:t>
            </w:r>
          </w:p>
        </w:tc>
      </w:tr>
      <w:tr w:rsidR="00AE117E" w:rsidTr="0020232B">
        <w:tc>
          <w:tcPr>
            <w:tcW w:w="710" w:type="dxa"/>
          </w:tcPr>
          <w:p w:rsidR="00AE117E" w:rsidRDefault="00AE117E" w:rsidP="0020232B">
            <w:pPr>
              <w:jc w:val="center"/>
            </w:pPr>
            <w:r>
              <w:t>1.</w:t>
            </w:r>
          </w:p>
        </w:tc>
        <w:tc>
          <w:tcPr>
            <w:tcW w:w="2551" w:type="dxa"/>
          </w:tcPr>
          <w:p w:rsidR="00AE117E" w:rsidRDefault="00AE117E" w:rsidP="0020232B">
            <w:pPr>
              <w:jc w:val="both"/>
            </w:pPr>
            <w:r>
              <w:t>Функция лидера в современном обществе</w:t>
            </w:r>
          </w:p>
        </w:tc>
        <w:tc>
          <w:tcPr>
            <w:tcW w:w="6946" w:type="dxa"/>
          </w:tcPr>
          <w:p w:rsidR="00AE117E" w:rsidRDefault="00AE117E" w:rsidP="0020232B">
            <w:pPr>
              <w:jc w:val="both"/>
            </w:pPr>
            <w:r w:rsidRPr="00BC4588">
              <w:t>Междисциплинарная функция психологии лидерства и ее роль в системе наук о менеджменте и деловом администрировании.</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tc>
      </w:tr>
      <w:tr w:rsidR="00AE117E" w:rsidTr="0020232B">
        <w:tc>
          <w:tcPr>
            <w:tcW w:w="710" w:type="dxa"/>
          </w:tcPr>
          <w:p w:rsidR="00AE117E" w:rsidRDefault="00AE117E" w:rsidP="0020232B">
            <w:pPr>
              <w:jc w:val="center"/>
            </w:pPr>
            <w:r>
              <w:t>2.</w:t>
            </w:r>
          </w:p>
        </w:tc>
        <w:tc>
          <w:tcPr>
            <w:tcW w:w="2551" w:type="dxa"/>
          </w:tcPr>
          <w:p w:rsidR="00AE117E" w:rsidRDefault="00AE117E" w:rsidP="0020232B">
            <w:pPr>
              <w:jc w:val="both"/>
            </w:pPr>
            <w:r>
              <w:t>История  зарождения  и  развития</w:t>
            </w:r>
          </w:p>
          <w:p w:rsidR="00AE117E" w:rsidRDefault="00AE117E" w:rsidP="0020232B">
            <w:pPr>
              <w:jc w:val="both"/>
            </w:pPr>
            <w:r>
              <w:t>психологии лидерства</w:t>
            </w:r>
          </w:p>
        </w:tc>
        <w:tc>
          <w:tcPr>
            <w:tcW w:w="6946" w:type="dxa"/>
          </w:tcPr>
          <w:p w:rsidR="00AE117E" w:rsidRDefault="00AE117E" w:rsidP="0020232B">
            <w:pPr>
              <w:jc w:val="both"/>
            </w:pPr>
            <w:r>
              <w:t>В</w:t>
            </w:r>
            <w:r w:rsidRPr="00BC4588">
              <w:t>ероятностная модель эффективности лидерства: трансформационная парадигма, трансакционистская парадигма.</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tc>
      </w:tr>
      <w:tr w:rsidR="00AE117E" w:rsidTr="0020232B">
        <w:tc>
          <w:tcPr>
            <w:tcW w:w="710" w:type="dxa"/>
          </w:tcPr>
          <w:p w:rsidR="00AE117E" w:rsidRDefault="00AE117E" w:rsidP="0020232B">
            <w:pPr>
              <w:jc w:val="center"/>
            </w:pPr>
            <w:r>
              <w:t>3.</w:t>
            </w:r>
          </w:p>
        </w:tc>
        <w:tc>
          <w:tcPr>
            <w:tcW w:w="2551" w:type="dxa"/>
          </w:tcPr>
          <w:p w:rsidR="00AE117E" w:rsidRDefault="00AE117E" w:rsidP="0020232B">
            <w:pPr>
              <w:jc w:val="both"/>
            </w:pPr>
            <w:r>
              <w:t>Личностные характеристики лидера</w:t>
            </w:r>
          </w:p>
        </w:tc>
        <w:tc>
          <w:tcPr>
            <w:tcW w:w="6946" w:type="dxa"/>
          </w:tcPr>
          <w:p w:rsidR="00AE117E" w:rsidRDefault="00AE117E" w:rsidP="0020232B">
            <w:pPr>
              <w:jc w:val="both"/>
            </w:pPr>
            <w:r w:rsidRPr="00BC4588">
              <w:t>Основные функции эгомаркетинга и их содержание. Критерии эффективности эгомаркетинга. Понятие креативности. Личностные предпосылки креативности.</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p w:rsidR="00AE117E" w:rsidRDefault="00AE117E" w:rsidP="0020232B">
            <w:pPr>
              <w:jc w:val="both"/>
            </w:pPr>
            <w:r w:rsidRPr="00BC4588">
              <w:t>Подготовка эссе</w:t>
            </w:r>
            <w:r>
              <w:t>.</w:t>
            </w:r>
          </w:p>
        </w:tc>
      </w:tr>
      <w:tr w:rsidR="00AE117E" w:rsidTr="0020232B">
        <w:tc>
          <w:tcPr>
            <w:tcW w:w="710" w:type="dxa"/>
          </w:tcPr>
          <w:p w:rsidR="00AE117E" w:rsidRDefault="00AE117E" w:rsidP="0020232B">
            <w:pPr>
              <w:jc w:val="center"/>
            </w:pPr>
            <w:r>
              <w:t>4.</w:t>
            </w:r>
          </w:p>
        </w:tc>
        <w:tc>
          <w:tcPr>
            <w:tcW w:w="2551" w:type="dxa"/>
          </w:tcPr>
          <w:p w:rsidR="00AE117E" w:rsidRDefault="00AE117E" w:rsidP="0020232B">
            <w:pPr>
              <w:jc w:val="both"/>
            </w:pPr>
            <w:r>
              <w:t>Механизмы выдвижения в лидеры</w:t>
            </w:r>
          </w:p>
        </w:tc>
        <w:tc>
          <w:tcPr>
            <w:tcW w:w="6946" w:type="dxa"/>
          </w:tcPr>
          <w:p w:rsidR="00AE117E" w:rsidRDefault="00AE117E" w:rsidP="00B54486">
            <w:r w:rsidRPr="00B54486">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AE117E" w:rsidRDefault="00AE117E" w:rsidP="00B54486"/>
          <w:p w:rsidR="00AE117E" w:rsidRDefault="00AE117E" w:rsidP="00B54486">
            <w:r>
              <w:t>Реферирование литературы</w:t>
            </w:r>
          </w:p>
          <w:p w:rsidR="00AE117E" w:rsidRDefault="00AE117E" w:rsidP="00B54486">
            <w:r>
              <w:t>Работа со справочными материалами</w:t>
            </w:r>
          </w:p>
          <w:p w:rsidR="00AE117E" w:rsidRDefault="00AE117E" w:rsidP="00B54486">
            <w:r>
              <w:t>Работа с Интернет-ресурсами</w:t>
            </w:r>
          </w:p>
          <w:p w:rsidR="00AE117E" w:rsidRDefault="00AE117E" w:rsidP="00B54486">
            <w:r>
              <w:t>Индивидуальные творческие задания</w:t>
            </w:r>
          </w:p>
        </w:tc>
      </w:tr>
      <w:tr w:rsidR="00AE117E" w:rsidTr="0020232B">
        <w:tc>
          <w:tcPr>
            <w:tcW w:w="710" w:type="dxa"/>
          </w:tcPr>
          <w:p w:rsidR="00AE117E" w:rsidRDefault="00AE117E" w:rsidP="0020232B">
            <w:pPr>
              <w:jc w:val="center"/>
            </w:pPr>
            <w:r>
              <w:t>5.</w:t>
            </w:r>
          </w:p>
        </w:tc>
        <w:tc>
          <w:tcPr>
            <w:tcW w:w="2551" w:type="dxa"/>
          </w:tcPr>
          <w:p w:rsidR="00AE117E" w:rsidRDefault="00AE117E" w:rsidP="0020232B">
            <w:pPr>
              <w:jc w:val="both"/>
            </w:pPr>
            <w:r>
              <w:t>Понятие команды, типы команд</w:t>
            </w:r>
          </w:p>
        </w:tc>
        <w:tc>
          <w:tcPr>
            <w:tcW w:w="6946" w:type="dxa"/>
          </w:tcPr>
          <w:p w:rsidR="00AE117E" w:rsidRDefault="00AE117E" w:rsidP="00B54486">
            <w:r w:rsidRPr="00B54486">
              <w:t>Четыре пары основных характеристик типов личности: экстраверсия-интроверсия, сенсорика-интуиция, мышление-чувствование, решение-восприятие.</w:t>
            </w:r>
          </w:p>
          <w:p w:rsidR="00AE117E" w:rsidRDefault="00AE117E" w:rsidP="00B54486"/>
          <w:p w:rsidR="00AE117E" w:rsidRDefault="00AE117E" w:rsidP="00B54486">
            <w:r>
              <w:t>Реферирование литературы</w:t>
            </w:r>
          </w:p>
          <w:p w:rsidR="00AE117E" w:rsidRDefault="00AE117E" w:rsidP="00B54486">
            <w:r>
              <w:t>Работа со справочными материалами</w:t>
            </w:r>
          </w:p>
          <w:p w:rsidR="00AE117E" w:rsidRDefault="00AE117E" w:rsidP="00B54486">
            <w:r>
              <w:t>Работа с Интернет-ресурсами</w:t>
            </w:r>
          </w:p>
          <w:p w:rsidR="00AE117E" w:rsidRDefault="00AE117E" w:rsidP="00B54486">
            <w:r>
              <w:t>Индивидуальные творческие задания</w:t>
            </w:r>
          </w:p>
          <w:p w:rsidR="00AE117E" w:rsidRDefault="00AE117E" w:rsidP="00B54486">
            <w:r>
              <w:t>Подготовка презентации</w:t>
            </w:r>
          </w:p>
          <w:p w:rsidR="00AE117E" w:rsidRDefault="00AE117E" w:rsidP="00B54486">
            <w:r>
              <w:t>Подготовка эссе.</w:t>
            </w:r>
          </w:p>
        </w:tc>
      </w:tr>
      <w:tr w:rsidR="00AE117E" w:rsidTr="0020232B">
        <w:tc>
          <w:tcPr>
            <w:tcW w:w="710" w:type="dxa"/>
          </w:tcPr>
          <w:p w:rsidR="00AE117E" w:rsidRDefault="00AE117E" w:rsidP="0020232B">
            <w:pPr>
              <w:jc w:val="center"/>
            </w:pPr>
            <w:r>
              <w:t>6.</w:t>
            </w:r>
          </w:p>
        </w:tc>
        <w:tc>
          <w:tcPr>
            <w:tcW w:w="2551" w:type="dxa"/>
          </w:tcPr>
          <w:p w:rsidR="00AE117E" w:rsidRDefault="00AE117E" w:rsidP="0020232B">
            <w:pPr>
              <w:jc w:val="both"/>
            </w:pPr>
            <w:r>
              <w:t>Социально-психологическая структура команды</w:t>
            </w:r>
          </w:p>
        </w:tc>
        <w:tc>
          <w:tcPr>
            <w:tcW w:w="6946" w:type="dxa"/>
          </w:tcPr>
          <w:p w:rsidR="00AE117E" w:rsidRDefault="00AE117E" w:rsidP="00B54486">
            <w:r>
              <w:t>Схема ролевого поведения человека американского психолога Олпорта. Особенности женской и мужской психологии. Женские, мужские и смешанные команды. Социометрия и психологический климат коллектива.</w:t>
            </w:r>
          </w:p>
          <w:p w:rsidR="00AE117E" w:rsidRDefault="00AE117E" w:rsidP="00B54486"/>
          <w:p w:rsidR="00AE117E" w:rsidRDefault="00AE117E" w:rsidP="00B54486">
            <w:r>
              <w:t>Реферирование литературы</w:t>
            </w:r>
          </w:p>
          <w:p w:rsidR="00AE117E" w:rsidRDefault="00AE117E" w:rsidP="00B54486">
            <w:r>
              <w:t>Работа со справочными материалами</w:t>
            </w:r>
          </w:p>
          <w:p w:rsidR="00AE117E" w:rsidRDefault="00AE117E" w:rsidP="00B54486">
            <w:r>
              <w:t>Работа с Интернет-ресурсами</w:t>
            </w:r>
          </w:p>
          <w:p w:rsidR="00AE117E" w:rsidRDefault="00AE117E" w:rsidP="00B54486">
            <w:r>
              <w:t>Индивидуальные творческие задания.</w:t>
            </w:r>
          </w:p>
        </w:tc>
      </w:tr>
      <w:tr w:rsidR="00AE117E" w:rsidTr="0020232B">
        <w:tc>
          <w:tcPr>
            <w:tcW w:w="710" w:type="dxa"/>
          </w:tcPr>
          <w:p w:rsidR="00AE117E" w:rsidRDefault="00AE117E" w:rsidP="0020232B">
            <w:pPr>
              <w:jc w:val="center"/>
            </w:pPr>
            <w:r>
              <w:t>7.</w:t>
            </w:r>
          </w:p>
        </w:tc>
        <w:tc>
          <w:tcPr>
            <w:tcW w:w="2551" w:type="dxa"/>
          </w:tcPr>
          <w:p w:rsidR="00AE117E" w:rsidRDefault="00AE117E" w:rsidP="0020232B">
            <w:pPr>
              <w:jc w:val="both"/>
            </w:pPr>
            <w:r>
              <w:t>Формирование эффективных команд</w:t>
            </w:r>
          </w:p>
        </w:tc>
        <w:tc>
          <w:tcPr>
            <w:tcW w:w="6946" w:type="dxa"/>
          </w:tcPr>
          <w:p w:rsidR="00AE117E" w:rsidRDefault="00AE117E" w:rsidP="0020232B">
            <w:pPr>
              <w:jc w:val="both"/>
            </w:pPr>
            <w:r w:rsidRPr="00B54486">
              <w:t>Метод психологических доминант НедаХеррманна: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p w:rsidR="00AE117E" w:rsidRDefault="00AE117E" w:rsidP="0020232B">
            <w:pPr>
              <w:jc w:val="both"/>
            </w:pPr>
            <w:r>
              <w:t>Подготовка эссе.</w:t>
            </w:r>
          </w:p>
        </w:tc>
      </w:tr>
      <w:tr w:rsidR="00AE117E" w:rsidTr="0020232B">
        <w:tc>
          <w:tcPr>
            <w:tcW w:w="710" w:type="dxa"/>
          </w:tcPr>
          <w:p w:rsidR="00AE117E" w:rsidRDefault="00AE117E" w:rsidP="0020232B">
            <w:pPr>
              <w:jc w:val="center"/>
            </w:pPr>
            <w:r>
              <w:t>8.</w:t>
            </w:r>
          </w:p>
        </w:tc>
        <w:tc>
          <w:tcPr>
            <w:tcW w:w="2551" w:type="dxa"/>
          </w:tcPr>
          <w:p w:rsidR="00AE117E" w:rsidRDefault="00AE117E" w:rsidP="0020232B">
            <w:pPr>
              <w:jc w:val="both"/>
            </w:pPr>
            <w:r>
              <w:t>Управление деятельностью команды</w:t>
            </w:r>
          </w:p>
        </w:tc>
        <w:tc>
          <w:tcPr>
            <w:tcW w:w="6946" w:type="dxa"/>
          </w:tcPr>
          <w:p w:rsidR="00AE117E" w:rsidRDefault="00AE117E" w:rsidP="0020232B">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tc>
      </w:tr>
      <w:tr w:rsidR="00AE117E" w:rsidTr="0020232B">
        <w:tc>
          <w:tcPr>
            <w:tcW w:w="710" w:type="dxa"/>
          </w:tcPr>
          <w:p w:rsidR="00AE117E" w:rsidRDefault="00AE117E" w:rsidP="0020232B">
            <w:pPr>
              <w:jc w:val="center"/>
            </w:pPr>
            <w:r>
              <w:t>9.</w:t>
            </w:r>
          </w:p>
        </w:tc>
        <w:tc>
          <w:tcPr>
            <w:tcW w:w="2551" w:type="dxa"/>
          </w:tcPr>
          <w:p w:rsidR="00AE117E" w:rsidRDefault="00AE117E" w:rsidP="0020232B">
            <w:pPr>
              <w:jc w:val="both"/>
            </w:pPr>
            <w:r>
              <w:t>Проблемы управления коллективом</w:t>
            </w:r>
          </w:p>
        </w:tc>
        <w:tc>
          <w:tcPr>
            <w:tcW w:w="6946" w:type="dxa"/>
          </w:tcPr>
          <w:p w:rsidR="00AE117E" w:rsidRDefault="00AE117E" w:rsidP="0020232B">
            <w:pPr>
              <w:jc w:val="both"/>
            </w:pPr>
            <w:r w:rsidRPr="00B54486">
              <w:t>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p w:rsidR="00AE117E" w:rsidRDefault="00AE117E" w:rsidP="0020232B">
            <w:pPr>
              <w:jc w:val="both"/>
            </w:pPr>
            <w:r>
              <w:t>Подготовка эссе.</w:t>
            </w:r>
          </w:p>
        </w:tc>
      </w:tr>
    </w:tbl>
    <w:p w:rsidR="00AE117E" w:rsidRDefault="00AE117E" w:rsidP="001F0EBE">
      <w:pPr>
        <w:jc w:val="center"/>
      </w:pPr>
    </w:p>
    <w:p w:rsidR="00AE117E" w:rsidRPr="00735C0B" w:rsidRDefault="00AE117E" w:rsidP="00735C0B">
      <w:pPr>
        <w:pStyle w:val="ListParagraph"/>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AE117E" w:rsidRDefault="00AE117E" w:rsidP="001F0EBE">
      <w:pPr>
        <w:jc w:val="center"/>
      </w:pPr>
      <w:r>
        <w:tab/>
      </w:r>
      <w:r>
        <w:tab/>
      </w:r>
    </w:p>
    <w:p w:rsidR="00AE117E" w:rsidRDefault="00AE117E" w:rsidP="00735C0B">
      <w:pPr>
        <w:jc w:val="both"/>
      </w:pPr>
      <w:r>
        <w:t>1.</w:t>
      </w:r>
      <w:r>
        <w:tab/>
        <w:t xml:space="preserve">Юрген АппелоAgile-менеджмент: Лидерство и управление командами [Электронный ресурс] / Юрген Аппело. </w:t>
      </w:r>
      <w:r w:rsidRPr="00735C0B">
        <w:t>–</w:t>
      </w:r>
      <w:r>
        <w:t xml:space="preserve"> Электрон.текстовые данные. </w:t>
      </w:r>
      <w:r w:rsidRPr="00735C0B">
        <w:t>–</w:t>
      </w:r>
      <w:r>
        <w:t xml:space="preserve"> Москва: Альпина Паблишер, 2018. </w:t>
      </w:r>
      <w:r w:rsidRPr="00735C0B">
        <w:t>–</w:t>
      </w:r>
      <w:r>
        <w:t xml:space="preserve"> 536 c. </w:t>
      </w:r>
      <w:r w:rsidRPr="00735C0B">
        <w:t>–</w:t>
      </w:r>
      <w:r>
        <w:t xml:space="preserve"> Режим доступа: http://www.iprbookshop.ru/82577.html. </w:t>
      </w:r>
      <w:r w:rsidRPr="00735C0B">
        <w:t>–</w:t>
      </w:r>
      <w:r>
        <w:t xml:space="preserve"> ЭБС «IPRbooks».</w:t>
      </w:r>
    </w:p>
    <w:p w:rsidR="00AE117E" w:rsidRDefault="00AE117E" w:rsidP="00735C0B">
      <w:pPr>
        <w:jc w:val="both"/>
      </w:pPr>
    </w:p>
    <w:p w:rsidR="00AE117E" w:rsidRDefault="00AE117E" w:rsidP="00735C0B">
      <w:pPr>
        <w:jc w:val="both"/>
      </w:pPr>
      <w:r>
        <w:t>2.</w:t>
      </w:r>
      <w:r>
        <w:tab/>
        <w:t xml:space="preserve">Горяйнова Н.М. Социальное лидерство: теоретико-методологические аспекты [Электронный ресурс]: монография/ Горяйнова Н.М. </w:t>
      </w:r>
      <w:r w:rsidRPr="00735C0B">
        <w:t>–</w:t>
      </w:r>
      <w:r>
        <w:t xml:space="preserve"> Электрон.текстовые данные. </w:t>
      </w:r>
      <w:r w:rsidRPr="00735C0B">
        <w:t>–</w:t>
      </w:r>
      <w:r>
        <w:t xml:space="preserve"> Челябинск, Саратов: Южно-Уральский институт управления и экономики, Ай Пи Эр Медиа, 2019. </w:t>
      </w:r>
      <w:r w:rsidRPr="00735C0B">
        <w:t>–</w:t>
      </w:r>
      <w:r>
        <w:t xml:space="preserve"> 202 c. </w:t>
      </w:r>
      <w:r w:rsidRPr="00735C0B">
        <w:t>–</w:t>
      </w:r>
      <w:r>
        <w:t xml:space="preserve"> Режим доступа: http://www.iprbookshop.ru/81496.html. </w:t>
      </w:r>
      <w:r w:rsidRPr="00735C0B">
        <w:t>–</w:t>
      </w:r>
      <w:r>
        <w:t xml:space="preserve"> ЭБС «IPRbooks».</w:t>
      </w:r>
    </w:p>
    <w:p w:rsidR="00AE117E" w:rsidRDefault="00AE117E" w:rsidP="00735C0B">
      <w:pPr>
        <w:jc w:val="both"/>
      </w:pPr>
    </w:p>
    <w:p w:rsidR="00AE117E" w:rsidRDefault="00AE117E"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AE117E" w:rsidRDefault="00AE117E" w:rsidP="00735C0B">
      <w:pPr>
        <w:jc w:val="both"/>
      </w:pPr>
    </w:p>
    <w:p w:rsidR="00AE117E" w:rsidRDefault="00AE117E"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AE117E" w:rsidRDefault="00AE117E" w:rsidP="00735C0B">
      <w:pPr>
        <w:jc w:val="both"/>
      </w:pPr>
    </w:p>
    <w:p w:rsidR="00AE117E" w:rsidRDefault="00AE117E" w:rsidP="00735C0B">
      <w:pPr>
        <w:jc w:val="both"/>
      </w:pPr>
      <w:r>
        <w:t>5.</w:t>
      </w:r>
      <w:r>
        <w:tab/>
        <w:t xml:space="preserve">Жужома Ю.Н. Лидерство в малом предпринимательстве [Электронный ресурс]: учебно-методическое пособие/ Жужома Ю.Н. </w:t>
      </w:r>
      <w:r w:rsidRPr="00735C0B">
        <w:t>–</w:t>
      </w:r>
      <w:r>
        <w:t xml:space="preserve"> Электрон.текстовые данные. </w:t>
      </w:r>
      <w:r w:rsidRPr="00735C0B">
        <w:t>–</w:t>
      </w:r>
      <w:r>
        <w:t xml:space="preserve"> Санкт-Петербург: Университет ИТМО, Институт холода и биотехнологий, 2015. </w:t>
      </w:r>
      <w:r w:rsidRPr="00735C0B">
        <w:t>–</w:t>
      </w:r>
      <w:r>
        <w:t xml:space="preserve"> 70 c. </w:t>
      </w:r>
      <w:r w:rsidRPr="00735C0B">
        <w:t>–</w:t>
      </w:r>
      <w:r>
        <w:t xml:space="preserve"> Режим доступа: http://www.iprbookshop.ru/67251.html. </w:t>
      </w:r>
      <w:r w:rsidRPr="00735C0B">
        <w:t>–</w:t>
      </w:r>
      <w:r>
        <w:t xml:space="preserve"> ЭБС «IPRbooks».</w:t>
      </w:r>
    </w:p>
    <w:p w:rsidR="00AE117E" w:rsidRDefault="00AE117E" w:rsidP="00735C0B">
      <w:pPr>
        <w:jc w:val="both"/>
      </w:pPr>
    </w:p>
    <w:p w:rsidR="00AE117E" w:rsidRDefault="00AE117E" w:rsidP="00735C0B">
      <w:pPr>
        <w:jc w:val="both"/>
      </w:pPr>
      <w:r>
        <w:t>6.</w:t>
      </w:r>
      <w:r>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w:t>
      </w:r>
      <w:r w:rsidRPr="00735C0B">
        <w:t>–</w:t>
      </w:r>
      <w:r>
        <w:t xml:space="preserve"> Электрон.текстовые данные. </w:t>
      </w:r>
      <w:r w:rsidRPr="00735C0B">
        <w:t>–</w:t>
      </w:r>
      <w:r>
        <w:t xml:space="preserve"> Москва: Альпина Паблишер, 2019. </w:t>
      </w:r>
      <w:r w:rsidRPr="00735C0B">
        <w:t>–</w:t>
      </w:r>
      <w:r>
        <w:t xml:space="preserve"> 416 c. </w:t>
      </w:r>
      <w:r w:rsidRPr="00735C0B">
        <w:t>–</w:t>
      </w:r>
      <w:r>
        <w:t xml:space="preserve"> Режим доступа: http://www.iprbookshop.ru/82999.html. </w:t>
      </w:r>
      <w:r w:rsidRPr="00735C0B">
        <w:t>–</w:t>
      </w:r>
      <w:r>
        <w:t xml:space="preserve"> ЭБС «IPRbooks»</w:t>
      </w:r>
    </w:p>
    <w:p w:rsidR="00AE117E" w:rsidRDefault="00AE117E" w:rsidP="001F0EBE">
      <w:pPr>
        <w:jc w:val="center"/>
      </w:pPr>
      <w:r>
        <w:tab/>
      </w:r>
      <w:r>
        <w:tab/>
      </w:r>
    </w:p>
    <w:p w:rsidR="00AE117E" w:rsidRDefault="00AE117E" w:rsidP="00815D83">
      <w:pPr>
        <w:pStyle w:val="ListParagraph"/>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AE117E" w:rsidRDefault="00AE117E" w:rsidP="00815D83">
      <w:pPr>
        <w:ind w:firstLine="709"/>
        <w:jc w:val="both"/>
      </w:pPr>
      <w:r>
        <w:t>Предусмотрены  следующие виды контроля качества освоения конкретной дисциплины:</w:t>
      </w:r>
    </w:p>
    <w:p w:rsidR="00AE117E" w:rsidRDefault="00AE117E" w:rsidP="00815D83">
      <w:pPr>
        <w:ind w:firstLine="709"/>
        <w:jc w:val="both"/>
      </w:pPr>
      <w:r>
        <w:t>- текущий контроль успеваемости;</w:t>
      </w:r>
    </w:p>
    <w:p w:rsidR="00AE117E" w:rsidRDefault="00AE117E" w:rsidP="00815D83">
      <w:pPr>
        <w:ind w:firstLine="709"/>
        <w:jc w:val="both"/>
      </w:pPr>
      <w:r>
        <w:t>- промежуточная аттестация обучающихся по дисциплине.</w:t>
      </w:r>
    </w:p>
    <w:p w:rsidR="00AE117E" w:rsidRDefault="00AE117E"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E117E" w:rsidRDefault="00AE117E"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AE117E" w:rsidRPr="001F0EBE" w:rsidRDefault="00AE117E" w:rsidP="008C5F06">
      <w:pPr>
        <w:spacing w:line="120" w:lineRule="auto"/>
        <w:jc w:val="center"/>
      </w:pPr>
      <w:r>
        <w:tab/>
      </w:r>
      <w:r>
        <w:tab/>
      </w:r>
    </w:p>
    <w:p w:rsidR="00AE117E" w:rsidRDefault="00AE117E" w:rsidP="00092C77">
      <w:pPr>
        <w:pStyle w:val="ListParagraph"/>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26"/>
        <w:gridCol w:w="2976"/>
        <w:gridCol w:w="1844"/>
        <w:gridCol w:w="4960"/>
      </w:tblGrid>
      <w:tr w:rsidR="00AE117E" w:rsidRPr="00092C77" w:rsidTr="0020232B">
        <w:trPr>
          <w:jc w:val="center"/>
        </w:trPr>
        <w:tc>
          <w:tcPr>
            <w:tcW w:w="426" w:type="dxa"/>
          </w:tcPr>
          <w:p w:rsidR="00AE117E" w:rsidRPr="0020232B" w:rsidRDefault="00AE117E" w:rsidP="0020232B">
            <w:pPr>
              <w:pStyle w:val="ListParagraph"/>
              <w:ind w:left="0"/>
              <w:jc w:val="center"/>
              <w:rPr>
                <w:b/>
              </w:rPr>
            </w:pPr>
            <w:r w:rsidRPr="0020232B">
              <w:rPr>
                <w:b/>
              </w:rPr>
              <w:t>№ п/п</w:t>
            </w:r>
          </w:p>
        </w:tc>
        <w:tc>
          <w:tcPr>
            <w:tcW w:w="2976" w:type="dxa"/>
          </w:tcPr>
          <w:p w:rsidR="00AE117E" w:rsidRPr="0020232B" w:rsidRDefault="00AE117E" w:rsidP="0020232B">
            <w:pPr>
              <w:pStyle w:val="ListParagraph"/>
              <w:ind w:left="0"/>
              <w:jc w:val="center"/>
              <w:rPr>
                <w:b/>
              </w:rPr>
            </w:pPr>
            <w:r w:rsidRPr="0020232B">
              <w:rPr>
                <w:b/>
              </w:rPr>
              <w:t>Контролируемые разделы (темы)</w:t>
            </w:r>
          </w:p>
        </w:tc>
        <w:tc>
          <w:tcPr>
            <w:tcW w:w="1844" w:type="dxa"/>
          </w:tcPr>
          <w:p w:rsidR="00AE117E" w:rsidRPr="0020232B" w:rsidRDefault="00AE117E" w:rsidP="0020232B">
            <w:pPr>
              <w:pStyle w:val="ListParagraph"/>
              <w:ind w:left="0"/>
              <w:jc w:val="center"/>
              <w:rPr>
                <w:b/>
              </w:rPr>
            </w:pPr>
            <w:r w:rsidRPr="0020232B">
              <w:rPr>
                <w:b/>
              </w:rPr>
              <w:t>Код контролируемой компетенции</w:t>
            </w:r>
          </w:p>
        </w:tc>
        <w:tc>
          <w:tcPr>
            <w:tcW w:w="4960" w:type="dxa"/>
          </w:tcPr>
          <w:p w:rsidR="00AE117E" w:rsidRPr="0020232B" w:rsidRDefault="00AE117E" w:rsidP="0020232B">
            <w:pPr>
              <w:pStyle w:val="ListParagraph"/>
              <w:ind w:left="0"/>
              <w:rPr>
                <w:b/>
              </w:rPr>
            </w:pPr>
            <w:r w:rsidRPr="0020232B">
              <w:rPr>
                <w:b/>
              </w:rPr>
              <w:t xml:space="preserve"> Наименование оценочного средства</w:t>
            </w:r>
          </w:p>
        </w:tc>
      </w:tr>
      <w:tr w:rsidR="00AE117E" w:rsidRPr="00092C77" w:rsidTr="0020232B">
        <w:trPr>
          <w:jc w:val="center"/>
        </w:trPr>
        <w:tc>
          <w:tcPr>
            <w:tcW w:w="426" w:type="dxa"/>
          </w:tcPr>
          <w:p w:rsidR="00AE117E" w:rsidRPr="00092C77" w:rsidRDefault="00AE117E" w:rsidP="0020232B">
            <w:pPr>
              <w:pStyle w:val="ListParagraph"/>
              <w:ind w:left="0"/>
              <w:jc w:val="center"/>
            </w:pPr>
            <w:r>
              <w:t>1.</w:t>
            </w:r>
          </w:p>
        </w:tc>
        <w:tc>
          <w:tcPr>
            <w:tcW w:w="2976" w:type="dxa"/>
          </w:tcPr>
          <w:p w:rsidR="00AE117E" w:rsidRPr="00092C77" w:rsidRDefault="00AE117E" w:rsidP="00092C77">
            <w:pPr>
              <w:contextualSpacing/>
            </w:pPr>
            <w:r w:rsidRPr="009A2380">
              <w:t>Функция лидера в современном обществе</w:t>
            </w:r>
          </w:p>
        </w:tc>
        <w:tc>
          <w:tcPr>
            <w:tcW w:w="1844" w:type="dxa"/>
          </w:tcPr>
          <w:p w:rsidR="00AE117E" w:rsidRPr="00092C77" w:rsidRDefault="00AE117E" w:rsidP="0020232B">
            <w:pPr>
              <w:pStyle w:val="ListParagraph"/>
              <w:ind w:left="0"/>
              <w:jc w:val="center"/>
            </w:pPr>
            <w:r w:rsidRPr="00092C77">
              <w:t>ПК-1</w:t>
            </w:r>
          </w:p>
        </w:tc>
        <w:tc>
          <w:tcPr>
            <w:tcW w:w="4960" w:type="dxa"/>
          </w:tcPr>
          <w:p w:rsidR="00AE117E" w:rsidRPr="00092C77" w:rsidRDefault="00AE117E" w:rsidP="0020232B">
            <w:pPr>
              <w:pStyle w:val="ListParagraph"/>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AE117E" w:rsidRPr="00092C77" w:rsidTr="0020232B">
        <w:trPr>
          <w:jc w:val="center"/>
        </w:trPr>
        <w:tc>
          <w:tcPr>
            <w:tcW w:w="426" w:type="dxa"/>
          </w:tcPr>
          <w:p w:rsidR="00AE117E" w:rsidRDefault="00AE117E" w:rsidP="0020232B">
            <w:pPr>
              <w:pStyle w:val="ListParagraph"/>
              <w:ind w:left="0"/>
              <w:jc w:val="center"/>
            </w:pPr>
            <w:r>
              <w:t>2.</w:t>
            </w:r>
          </w:p>
        </w:tc>
        <w:tc>
          <w:tcPr>
            <w:tcW w:w="2976" w:type="dxa"/>
          </w:tcPr>
          <w:p w:rsidR="00AE117E" w:rsidRPr="00092C77" w:rsidRDefault="00AE117E" w:rsidP="008C5F06">
            <w:pPr>
              <w:contextualSpacing/>
            </w:pPr>
            <w:r>
              <w:t>История  зарождения  и  развитияпсихологии лидерства</w:t>
            </w:r>
          </w:p>
        </w:tc>
        <w:tc>
          <w:tcPr>
            <w:tcW w:w="1844" w:type="dxa"/>
          </w:tcPr>
          <w:p w:rsidR="00AE117E" w:rsidRPr="00092C77" w:rsidRDefault="00AE117E" w:rsidP="0020232B">
            <w:pPr>
              <w:pStyle w:val="ListParagraph"/>
              <w:ind w:left="0"/>
              <w:jc w:val="center"/>
            </w:pPr>
            <w:r w:rsidRPr="009A2380">
              <w:t>ПК-1</w:t>
            </w:r>
          </w:p>
        </w:tc>
        <w:tc>
          <w:tcPr>
            <w:tcW w:w="4960" w:type="dxa"/>
          </w:tcPr>
          <w:p w:rsidR="00AE117E" w:rsidRPr="00092C77" w:rsidRDefault="00AE117E" w:rsidP="0020232B">
            <w:pPr>
              <w:pStyle w:val="ListParagraph"/>
              <w:ind w:left="0"/>
              <w:jc w:val="both"/>
            </w:pPr>
            <w:r w:rsidRPr="00F349C8">
              <w:t>Вопросы к занятию, практическое задание</w:t>
            </w:r>
          </w:p>
        </w:tc>
      </w:tr>
      <w:tr w:rsidR="00AE117E" w:rsidRPr="00092C77" w:rsidTr="0020232B">
        <w:trPr>
          <w:jc w:val="center"/>
        </w:trPr>
        <w:tc>
          <w:tcPr>
            <w:tcW w:w="426" w:type="dxa"/>
          </w:tcPr>
          <w:p w:rsidR="00AE117E" w:rsidRDefault="00AE117E" w:rsidP="0020232B">
            <w:pPr>
              <w:pStyle w:val="ListParagraph"/>
              <w:ind w:left="0"/>
              <w:jc w:val="center"/>
            </w:pPr>
            <w:r>
              <w:t>3.</w:t>
            </w:r>
          </w:p>
        </w:tc>
        <w:tc>
          <w:tcPr>
            <w:tcW w:w="2976" w:type="dxa"/>
          </w:tcPr>
          <w:p w:rsidR="00AE117E" w:rsidRPr="00092C77" w:rsidRDefault="00AE117E" w:rsidP="00092C77">
            <w:pPr>
              <w:contextualSpacing/>
            </w:pPr>
            <w:r w:rsidRPr="009A2380">
              <w:t>Личностные характеристики лидера</w:t>
            </w:r>
          </w:p>
        </w:tc>
        <w:tc>
          <w:tcPr>
            <w:tcW w:w="1844" w:type="dxa"/>
          </w:tcPr>
          <w:p w:rsidR="00AE117E" w:rsidRPr="00092C77" w:rsidRDefault="00AE117E" w:rsidP="0020232B">
            <w:pPr>
              <w:pStyle w:val="ListParagraph"/>
              <w:ind w:left="0"/>
              <w:jc w:val="center"/>
            </w:pPr>
            <w:r w:rsidRPr="009A2380">
              <w:t>ПК-1</w:t>
            </w:r>
          </w:p>
        </w:tc>
        <w:tc>
          <w:tcPr>
            <w:tcW w:w="4960" w:type="dxa"/>
          </w:tcPr>
          <w:p w:rsidR="00AE117E" w:rsidRPr="00092C77" w:rsidRDefault="00AE117E" w:rsidP="0020232B">
            <w:pPr>
              <w:pStyle w:val="ListParagraph"/>
              <w:ind w:left="0"/>
              <w:jc w:val="both"/>
            </w:pPr>
            <w:r w:rsidRPr="00F349C8">
              <w:t>Вопросы к занятию, практическое задание</w:t>
            </w:r>
          </w:p>
        </w:tc>
      </w:tr>
      <w:tr w:rsidR="00AE117E" w:rsidRPr="00092C77" w:rsidTr="0020232B">
        <w:trPr>
          <w:jc w:val="center"/>
        </w:trPr>
        <w:tc>
          <w:tcPr>
            <w:tcW w:w="426" w:type="dxa"/>
          </w:tcPr>
          <w:p w:rsidR="00AE117E" w:rsidRDefault="00AE117E" w:rsidP="0020232B">
            <w:pPr>
              <w:pStyle w:val="ListParagraph"/>
              <w:ind w:left="0"/>
              <w:jc w:val="center"/>
            </w:pPr>
            <w:r>
              <w:t>4.</w:t>
            </w:r>
          </w:p>
        </w:tc>
        <w:tc>
          <w:tcPr>
            <w:tcW w:w="2976" w:type="dxa"/>
          </w:tcPr>
          <w:p w:rsidR="00AE117E" w:rsidRPr="009A2380" w:rsidRDefault="00AE117E" w:rsidP="00092C77">
            <w:pPr>
              <w:contextualSpacing/>
            </w:pPr>
            <w:r w:rsidRPr="009A2380">
              <w:t>Механизмы выдвижения в лидеры</w:t>
            </w:r>
          </w:p>
        </w:tc>
        <w:tc>
          <w:tcPr>
            <w:tcW w:w="1844" w:type="dxa"/>
          </w:tcPr>
          <w:p w:rsidR="00AE117E" w:rsidRPr="00092C77" w:rsidRDefault="00AE117E" w:rsidP="0020232B">
            <w:pPr>
              <w:pStyle w:val="ListParagraph"/>
              <w:ind w:left="0"/>
              <w:jc w:val="center"/>
            </w:pPr>
            <w:r w:rsidRPr="009A2380">
              <w:t>ПК-1</w:t>
            </w:r>
          </w:p>
        </w:tc>
        <w:tc>
          <w:tcPr>
            <w:tcW w:w="4960" w:type="dxa"/>
          </w:tcPr>
          <w:p w:rsidR="00AE117E" w:rsidRPr="00092C77" w:rsidRDefault="00AE117E" w:rsidP="0020232B">
            <w:pPr>
              <w:pStyle w:val="ListParagraph"/>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AE117E" w:rsidRPr="00092C77" w:rsidTr="0020232B">
        <w:trPr>
          <w:jc w:val="center"/>
        </w:trPr>
        <w:tc>
          <w:tcPr>
            <w:tcW w:w="426" w:type="dxa"/>
          </w:tcPr>
          <w:p w:rsidR="00AE117E" w:rsidRDefault="00AE117E" w:rsidP="0020232B">
            <w:pPr>
              <w:pStyle w:val="ListParagraph"/>
              <w:ind w:left="0"/>
              <w:jc w:val="center"/>
            </w:pPr>
            <w:r>
              <w:t>5.</w:t>
            </w:r>
          </w:p>
        </w:tc>
        <w:tc>
          <w:tcPr>
            <w:tcW w:w="2976" w:type="dxa"/>
          </w:tcPr>
          <w:p w:rsidR="00AE117E" w:rsidRPr="009A2380" w:rsidRDefault="00AE117E" w:rsidP="00092C77">
            <w:pPr>
              <w:contextualSpacing/>
            </w:pPr>
            <w:r w:rsidRPr="009A2380">
              <w:t>Понятие команды, типы команд</w:t>
            </w:r>
          </w:p>
        </w:tc>
        <w:tc>
          <w:tcPr>
            <w:tcW w:w="1844" w:type="dxa"/>
          </w:tcPr>
          <w:p w:rsidR="00AE117E" w:rsidRPr="00092C77" w:rsidRDefault="00AE117E" w:rsidP="0020232B">
            <w:pPr>
              <w:pStyle w:val="ListParagraph"/>
              <w:ind w:left="0"/>
              <w:jc w:val="center"/>
            </w:pPr>
            <w:r w:rsidRPr="009A2380">
              <w:t>ПК-1</w:t>
            </w:r>
          </w:p>
        </w:tc>
        <w:tc>
          <w:tcPr>
            <w:tcW w:w="4960" w:type="dxa"/>
          </w:tcPr>
          <w:p w:rsidR="00AE117E" w:rsidRPr="00092C77" w:rsidRDefault="00AE117E" w:rsidP="0020232B">
            <w:pPr>
              <w:pStyle w:val="ListParagraph"/>
              <w:ind w:left="0"/>
              <w:jc w:val="both"/>
            </w:pPr>
            <w:r w:rsidRPr="00F349C8">
              <w:t>Вопросы к занятию, практическое задание</w:t>
            </w:r>
            <w:r>
              <w:t xml:space="preserve"> в форме практической подготовки.</w:t>
            </w:r>
          </w:p>
        </w:tc>
      </w:tr>
      <w:tr w:rsidR="00AE117E" w:rsidRPr="00092C77" w:rsidTr="0020232B">
        <w:trPr>
          <w:jc w:val="center"/>
        </w:trPr>
        <w:tc>
          <w:tcPr>
            <w:tcW w:w="426" w:type="dxa"/>
          </w:tcPr>
          <w:p w:rsidR="00AE117E" w:rsidRDefault="00AE117E" w:rsidP="0020232B">
            <w:pPr>
              <w:pStyle w:val="ListParagraph"/>
              <w:ind w:left="0"/>
              <w:jc w:val="center"/>
            </w:pPr>
            <w:r>
              <w:t>6.</w:t>
            </w:r>
          </w:p>
        </w:tc>
        <w:tc>
          <w:tcPr>
            <w:tcW w:w="2976" w:type="dxa"/>
          </w:tcPr>
          <w:p w:rsidR="00AE117E" w:rsidRPr="009A2380" w:rsidRDefault="00AE117E" w:rsidP="00092C77">
            <w:pPr>
              <w:contextualSpacing/>
            </w:pPr>
            <w:r w:rsidRPr="009A2380">
              <w:t>Социально-психологическая структура команды</w:t>
            </w:r>
          </w:p>
        </w:tc>
        <w:tc>
          <w:tcPr>
            <w:tcW w:w="1844" w:type="dxa"/>
            <w:vAlign w:val="center"/>
          </w:tcPr>
          <w:p w:rsidR="00AE117E" w:rsidRDefault="00AE117E" w:rsidP="009A2380">
            <w:pPr>
              <w:pStyle w:val="ListParagraph"/>
            </w:pPr>
            <w:r>
              <w:t>ПК-1,</w:t>
            </w:r>
          </w:p>
          <w:p w:rsidR="00AE117E" w:rsidRPr="00092C77" w:rsidRDefault="00AE117E" w:rsidP="0020232B">
            <w:pPr>
              <w:pStyle w:val="ListParagraph"/>
              <w:ind w:left="0"/>
              <w:jc w:val="center"/>
            </w:pPr>
            <w:r>
              <w:t>ПК-2</w:t>
            </w:r>
          </w:p>
        </w:tc>
        <w:tc>
          <w:tcPr>
            <w:tcW w:w="4960" w:type="dxa"/>
          </w:tcPr>
          <w:p w:rsidR="00AE117E" w:rsidRPr="00092C77" w:rsidRDefault="00AE117E" w:rsidP="0020232B">
            <w:pPr>
              <w:pStyle w:val="ListParagraph"/>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AE117E" w:rsidRPr="00092C77" w:rsidTr="0020232B">
        <w:trPr>
          <w:jc w:val="center"/>
        </w:trPr>
        <w:tc>
          <w:tcPr>
            <w:tcW w:w="426" w:type="dxa"/>
          </w:tcPr>
          <w:p w:rsidR="00AE117E" w:rsidRDefault="00AE117E" w:rsidP="0020232B">
            <w:pPr>
              <w:pStyle w:val="ListParagraph"/>
              <w:ind w:left="0"/>
              <w:jc w:val="center"/>
            </w:pPr>
            <w:r>
              <w:t>7.</w:t>
            </w:r>
          </w:p>
        </w:tc>
        <w:tc>
          <w:tcPr>
            <w:tcW w:w="2976" w:type="dxa"/>
          </w:tcPr>
          <w:p w:rsidR="00AE117E" w:rsidRPr="009A2380" w:rsidRDefault="00AE117E" w:rsidP="00092C77">
            <w:pPr>
              <w:contextualSpacing/>
            </w:pPr>
            <w:r w:rsidRPr="009A2380">
              <w:t>Формирование эффективных команд</w:t>
            </w:r>
          </w:p>
        </w:tc>
        <w:tc>
          <w:tcPr>
            <w:tcW w:w="1844" w:type="dxa"/>
          </w:tcPr>
          <w:p w:rsidR="00AE117E" w:rsidRDefault="00AE117E" w:rsidP="0020232B">
            <w:pPr>
              <w:pStyle w:val="ListParagraph"/>
              <w:ind w:left="0"/>
              <w:jc w:val="center"/>
            </w:pPr>
            <w:r>
              <w:t>ПК-1,</w:t>
            </w:r>
          </w:p>
          <w:p w:rsidR="00AE117E" w:rsidRPr="00092C77" w:rsidRDefault="00AE117E" w:rsidP="0020232B">
            <w:pPr>
              <w:pStyle w:val="ListParagraph"/>
              <w:ind w:left="0"/>
              <w:jc w:val="center"/>
            </w:pPr>
            <w:r w:rsidRPr="009A2380">
              <w:t>ПК-2</w:t>
            </w:r>
          </w:p>
        </w:tc>
        <w:tc>
          <w:tcPr>
            <w:tcW w:w="4960" w:type="dxa"/>
          </w:tcPr>
          <w:p w:rsidR="00AE117E" w:rsidRPr="00092C77" w:rsidRDefault="00AE117E" w:rsidP="0020232B">
            <w:pPr>
              <w:pStyle w:val="ListParagraph"/>
              <w:ind w:left="0"/>
              <w:jc w:val="both"/>
            </w:pPr>
            <w:r w:rsidRPr="00AC11DE">
              <w:t>Вопросы к занятию, практическое задание</w:t>
            </w:r>
          </w:p>
        </w:tc>
      </w:tr>
      <w:tr w:rsidR="00AE117E" w:rsidRPr="00092C77" w:rsidTr="0020232B">
        <w:trPr>
          <w:jc w:val="center"/>
        </w:trPr>
        <w:tc>
          <w:tcPr>
            <w:tcW w:w="426" w:type="dxa"/>
          </w:tcPr>
          <w:p w:rsidR="00AE117E" w:rsidRDefault="00AE117E" w:rsidP="0020232B">
            <w:pPr>
              <w:pStyle w:val="ListParagraph"/>
              <w:ind w:left="0"/>
              <w:jc w:val="center"/>
            </w:pPr>
            <w:r>
              <w:t>8.</w:t>
            </w:r>
          </w:p>
        </w:tc>
        <w:tc>
          <w:tcPr>
            <w:tcW w:w="2976" w:type="dxa"/>
          </w:tcPr>
          <w:p w:rsidR="00AE117E" w:rsidRPr="009A2380" w:rsidRDefault="00AE117E" w:rsidP="00092C77">
            <w:pPr>
              <w:contextualSpacing/>
            </w:pPr>
            <w:r w:rsidRPr="009A2380">
              <w:t>Управление деятельностью команды</w:t>
            </w:r>
          </w:p>
        </w:tc>
        <w:tc>
          <w:tcPr>
            <w:tcW w:w="1844" w:type="dxa"/>
          </w:tcPr>
          <w:p w:rsidR="00AE117E" w:rsidRPr="00092C77" w:rsidRDefault="00AE117E" w:rsidP="0020232B">
            <w:pPr>
              <w:pStyle w:val="ListParagraph"/>
              <w:ind w:left="0"/>
              <w:jc w:val="center"/>
            </w:pPr>
            <w:r w:rsidRPr="009A2380">
              <w:t>ПК-2</w:t>
            </w:r>
          </w:p>
        </w:tc>
        <w:tc>
          <w:tcPr>
            <w:tcW w:w="4960" w:type="dxa"/>
          </w:tcPr>
          <w:p w:rsidR="00AE117E" w:rsidRPr="00092C77" w:rsidRDefault="00AE117E" w:rsidP="0020232B">
            <w:pPr>
              <w:pStyle w:val="ListParagraph"/>
              <w:ind w:left="0"/>
              <w:jc w:val="both"/>
            </w:pPr>
            <w:r w:rsidRPr="00AC11DE">
              <w:t>Вопросы к занятию, практическое задание</w:t>
            </w:r>
          </w:p>
        </w:tc>
      </w:tr>
      <w:tr w:rsidR="00AE117E" w:rsidRPr="00092C77" w:rsidTr="0020232B">
        <w:trPr>
          <w:jc w:val="center"/>
        </w:trPr>
        <w:tc>
          <w:tcPr>
            <w:tcW w:w="426" w:type="dxa"/>
          </w:tcPr>
          <w:p w:rsidR="00AE117E" w:rsidRDefault="00AE117E" w:rsidP="0020232B">
            <w:pPr>
              <w:pStyle w:val="ListParagraph"/>
              <w:ind w:left="0"/>
              <w:jc w:val="center"/>
            </w:pPr>
            <w:r>
              <w:t>9.</w:t>
            </w:r>
          </w:p>
        </w:tc>
        <w:tc>
          <w:tcPr>
            <w:tcW w:w="2976" w:type="dxa"/>
          </w:tcPr>
          <w:p w:rsidR="00AE117E" w:rsidRPr="009A2380" w:rsidRDefault="00AE117E" w:rsidP="00092C77">
            <w:pPr>
              <w:contextualSpacing/>
            </w:pPr>
            <w:r w:rsidRPr="009A2380">
              <w:t>Проблемы управления коллективом</w:t>
            </w:r>
          </w:p>
        </w:tc>
        <w:tc>
          <w:tcPr>
            <w:tcW w:w="1844" w:type="dxa"/>
          </w:tcPr>
          <w:p w:rsidR="00AE117E" w:rsidRPr="00092C77" w:rsidRDefault="00AE117E" w:rsidP="0020232B">
            <w:pPr>
              <w:pStyle w:val="ListParagraph"/>
              <w:ind w:left="0"/>
              <w:jc w:val="center"/>
            </w:pPr>
            <w:r>
              <w:t>ПК-2</w:t>
            </w:r>
          </w:p>
        </w:tc>
        <w:tc>
          <w:tcPr>
            <w:tcW w:w="4960" w:type="dxa"/>
          </w:tcPr>
          <w:p w:rsidR="00AE117E" w:rsidRPr="00092C77" w:rsidRDefault="00AE117E" w:rsidP="0020232B">
            <w:pPr>
              <w:pStyle w:val="ListParagraph"/>
              <w:ind w:left="0"/>
              <w:jc w:val="both"/>
            </w:pPr>
            <w:r w:rsidRPr="00AC11DE">
              <w:t>Вопросы к занятию, практическое задание</w:t>
            </w:r>
            <w:r>
              <w:t>, деловая игра</w:t>
            </w:r>
          </w:p>
        </w:tc>
      </w:tr>
    </w:tbl>
    <w:p w:rsidR="00AE117E" w:rsidRDefault="00AE117E" w:rsidP="00092C77">
      <w:pPr>
        <w:pStyle w:val="ListParagraph"/>
        <w:ind w:left="0"/>
        <w:jc w:val="both"/>
        <w:rPr>
          <w:i/>
        </w:rPr>
      </w:pPr>
    </w:p>
    <w:p w:rsidR="00AE117E" w:rsidRPr="00F349C8" w:rsidRDefault="00AE117E" w:rsidP="00092C77">
      <w:pPr>
        <w:pStyle w:val="ListParagraph"/>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117E" w:rsidRPr="00F349C8" w:rsidRDefault="00AE117E" w:rsidP="00092C77">
      <w:pPr>
        <w:pStyle w:val="ListParagraph"/>
        <w:ind w:left="0"/>
        <w:jc w:val="both"/>
        <w:rPr>
          <w:b/>
        </w:rPr>
      </w:pPr>
    </w:p>
    <w:p w:rsidR="00AE117E" w:rsidRPr="008961C3" w:rsidRDefault="00AE117E" w:rsidP="008961C3">
      <w:pPr>
        <w:pStyle w:val="ListParagraph"/>
        <w:ind w:left="0" w:firstLine="709"/>
        <w:jc w:val="both"/>
        <w:rPr>
          <w:b/>
        </w:rPr>
      </w:pPr>
      <w:r w:rsidRPr="008961C3">
        <w:rPr>
          <w:b/>
        </w:rPr>
        <w:t>Тема 1. Функция лидера в современном обществе</w:t>
      </w:r>
    </w:p>
    <w:p w:rsidR="00AE117E" w:rsidRPr="008961C3" w:rsidRDefault="00AE117E" w:rsidP="008961C3">
      <w:pPr>
        <w:pStyle w:val="ListParagraph"/>
        <w:ind w:left="0" w:firstLine="709"/>
        <w:jc w:val="both"/>
        <w:rPr>
          <w:i/>
        </w:rPr>
      </w:pPr>
      <w:r w:rsidRPr="008961C3">
        <w:rPr>
          <w:i/>
        </w:rPr>
        <w:t>Вопросы к занятию</w:t>
      </w:r>
    </w:p>
    <w:p w:rsidR="00AE117E" w:rsidRDefault="00AE117E" w:rsidP="008961C3">
      <w:pPr>
        <w:pStyle w:val="ListParagraph"/>
        <w:ind w:left="0" w:firstLine="709"/>
        <w:jc w:val="both"/>
      </w:pPr>
      <w:r>
        <w:t xml:space="preserve">1. Концепция лидерства в психологии. </w:t>
      </w:r>
    </w:p>
    <w:p w:rsidR="00AE117E" w:rsidRDefault="00AE117E" w:rsidP="008961C3">
      <w:pPr>
        <w:pStyle w:val="ListParagraph"/>
        <w:ind w:left="0" w:firstLine="709"/>
        <w:jc w:val="both"/>
      </w:pPr>
      <w:r>
        <w:t xml:space="preserve">2. Функция лидера в современном обществе. </w:t>
      </w:r>
    </w:p>
    <w:p w:rsidR="00AE117E" w:rsidRDefault="00AE117E" w:rsidP="008961C3">
      <w:pPr>
        <w:pStyle w:val="ListParagraph"/>
        <w:ind w:left="0" w:firstLine="709"/>
        <w:jc w:val="both"/>
      </w:pPr>
      <w:r>
        <w:t xml:space="preserve">3. Лидерство как фактор личностного роста и движущая сила социального и предпринимательского развития. </w:t>
      </w:r>
    </w:p>
    <w:p w:rsidR="00AE117E" w:rsidRPr="008961C3" w:rsidRDefault="00AE117E" w:rsidP="008961C3">
      <w:pPr>
        <w:pStyle w:val="ListParagraph"/>
        <w:ind w:left="0" w:firstLine="709"/>
        <w:jc w:val="both"/>
      </w:pPr>
      <w:r>
        <w:t>4. Роль лидера в условиях глобализации рынка.</w:t>
      </w:r>
    </w:p>
    <w:p w:rsidR="00AE117E" w:rsidRDefault="00AE117E" w:rsidP="008961C3">
      <w:pPr>
        <w:pStyle w:val="ListParagraph"/>
        <w:ind w:left="0" w:firstLine="709"/>
        <w:jc w:val="both"/>
      </w:pPr>
    </w:p>
    <w:p w:rsidR="00AE117E" w:rsidRPr="008961C3" w:rsidRDefault="00AE117E" w:rsidP="008961C3">
      <w:pPr>
        <w:pStyle w:val="NormalWeb"/>
        <w:spacing w:after="0"/>
        <w:ind w:firstLine="709"/>
        <w:jc w:val="both"/>
        <w:rPr>
          <w:rFonts w:ascii="Times New Roman" w:hAnsi="Times New Roman"/>
          <w:sz w:val="24"/>
          <w:szCs w:val="24"/>
        </w:rPr>
      </w:pPr>
      <w:r w:rsidRPr="008961C3">
        <w:rPr>
          <w:rStyle w:val="Strong"/>
          <w:rFonts w:ascii="Times New Roman" w:hAnsi="Times New Roman"/>
          <w:b w:val="0"/>
          <w:i/>
          <w:sz w:val="24"/>
          <w:szCs w:val="24"/>
        </w:rPr>
        <w:t>Практическое задание 1:</w:t>
      </w:r>
      <w:r w:rsidRPr="008961C3">
        <w:rPr>
          <w:rFonts w:ascii="Times New Roman" w:hAnsi="Times New Roman"/>
          <w:sz w:val="24"/>
          <w:szCs w:val="24"/>
        </w:rPr>
        <w:t>Разработайте окно «Джогари» применительно к собственной личности.</w:t>
      </w:r>
    </w:p>
    <w:p w:rsidR="00AE117E" w:rsidRPr="008961C3" w:rsidRDefault="00AE117E" w:rsidP="008961C3">
      <w:pPr>
        <w:pStyle w:val="NormalWeb"/>
        <w:spacing w:after="0"/>
        <w:ind w:firstLine="709"/>
        <w:jc w:val="both"/>
        <w:rPr>
          <w:rFonts w:ascii="Times New Roman" w:hAnsi="Times New Roman"/>
          <w:sz w:val="24"/>
          <w:szCs w:val="24"/>
        </w:rPr>
      </w:pPr>
      <w:r w:rsidRPr="008961C3">
        <w:rPr>
          <w:rStyle w:val="Strong"/>
          <w:rFonts w:ascii="Times New Roman" w:hAnsi="Times New Roman"/>
          <w:sz w:val="24"/>
          <w:szCs w:val="24"/>
        </w:rPr>
        <w:t>Модель личности « Окно Джогари» (4 информационных параметра).</w:t>
      </w:r>
    </w:p>
    <w:p w:rsidR="00AE117E" w:rsidRPr="008961C3" w:rsidRDefault="00AE117E" w:rsidP="008961C3">
      <w:pPr>
        <w:pStyle w:val="NormalWeb"/>
        <w:spacing w:after="0"/>
        <w:ind w:firstLine="709"/>
        <w:jc w:val="both"/>
        <w:rPr>
          <w:rFonts w:ascii="Times New Roman" w:hAnsi="Times New Roman"/>
          <w:sz w:val="24"/>
          <w:szCs w:val="24"/>
        </w:rPr>
      </w:pPr>
      <w:r w:rsidRPr="008961C3">
        <w:rPr>
          <w:rFonts w:ascii="Times New Roman" w:hAnsi="Times New Roman"/>
          <w:sz w:val="24"/>
          <w:szCs w:val="24"/>
        </w:rPr>
        <w:t> Левая вертикальная половина окна - то, что вы знаете о себе</w:t>
      </w:r>
    </w:p>
    <w:p w:rsidR="00AE117E" w:rsidRPr="008961C3" w:rsidRDefault="00AE117E" w:rsidP="008961C3">
      <w:pPr>
        <w:pStyle w:val="NormalWeb"/>
        <w:spacing w:after="0"/>
        <w:ind w:firstLine="709"/>
        <w:jc w:val="both"/>
        <w:rPr>
          <w:rFonts w:ascii="Times New Roman" w:hAnsi="Times New Roman"/>
          <w:sz w:val="24"/>
          <w:szCs w:val="24"/>
        </w:rPr>
      </w:pPr>
      <w:r w:rsidRPr="008961C3">
        <w:rPr>
          <w:rFonts w:ascii="Times New Roman" w:hAnsi="Times New Roman"/>
          <w:sz w:val="24"/>
          <w:szCs w:val="24"/>
        </w:rPr>
        <w:t>Правая вертикаль                             - то, что вы о себе не знаете</w:t>
      </w:r>
    </w:p>
    <w:p w:rsidR="00AE117E" w:rsidRPr="008961C3" w:rsidRDefault="00AE117E" w:rsidP="008961C3">
      <w:pPr>
        <w:pStyle w:val="NormalWeb"/>
        <w:spacing w:after="0"/>
        <w:ind w:firstLine="709"/>
        <w:jc w:val="both"/>
        <w:rPr>
          <w:rFonts w:ascii="Times New Roman" w:hAnsi="Times New Roman"/>
          <w:sz w:val="24"/>
          <w:szCs w:val="24"/>
        </w:rPr>
      </w:pPr>
      <w:r w:rsidRPr="008961C3">
        <w:rPr>
          <w:rFonts w:ascii="Times New Roman" w:hAnsi="Times New Roman"/>
          <w:sz w:val="24"/>
          <w:szCs w:val="24"/>
        </w:rPr>
        <w:t>Верхняя горизонталь                      - то, что о вас известно другим</w:t>
      </w:r>
    </w:p>
    <w:p w:rsidR="00AE117E" w:rsidRPr="008961C3" w:rsidRDefault="00AE117E" w:rsidP="008961C3">
      <w:pPr>
        <w:pStyle w:val="NormalWeb"/>
        <w:spacing w:after="0"/>
        <w:ind w:firstLine="709"/>
        <w:jc w:val="both"/>
        <w:rPr>
          <w:rFonts w:ascii="Times New Roman" w:hAnsi="Times New Roman"/>
          <w:sz w:val="24"/>
          <w:szCs w:val="24"/>
        </w:rPr>
      </w:pPr>
      <w:r w:rsidRPr="008961C3">
        <w:rPr>
          <w:rFonts w:ascii="Times New Roman" w:hAnsi="Times New Roman"/>
          <w:sz w:val="24"/>
          <w:szCs w:val="24"/>
        </w:rPr>
        <w:t>Нижняя горизонталь             -то, что о вас известно другим, но не вам</w:t>
      </w:r>
    </w:p>
    <w:p w:rsidR="00AE117E" w:rsidRPr="008961C3" w:rsidRDefault="00AE117E" w:rsidP="008961C3">
      <w:pPr>
        <w:pStyle w:val="NormalWeb"/>
        <w:spacing w:after="0"/>
        <w:ind w:firstLine="709"/>
        <w:jc w:val="both"/>
        <w:rPr>
          <w:rFonts w:ascii="Times New Roman" w:hAnsi="Times New Roman"/>
          <w:sz w:val="24"/>
          <w:szCs w:val="24"/>
        </w:rPr>
      </w:pPr>
      <w:r w:rsidRPr="008961C3">
        <w:rPr>
          <w:rFonts w:ascii="Times New Roman" w:hAnsi="Times New Roman"/>
          <w:sz w:val="24"/>
          <w:szCs w:val="24"/>
        </w:rPr>
        <w:t> </w:t>
      </w:r>
    </w:p>
    <w:p w:rsidR="00AE117E" w:rsidRPr="008961C3" w:rsidRDefault="00AE117E" w:rsidP="008961C3">
      <w:pPr>
        <w:pStyle w:val="NormalWeb"/>
        <w:spacing w:after="0"/>
        <w:ind w:firstLine="709"/>
        <w:jc w:val="both"/>
        <w:rPr>
          <w:rFonts w:ascii="Times New Roman" w:hAnsi="Times New Roman"/>
          <w:sz w:val="24"/>
          <w:szCs w:val="24"/>
        </w:rPr>
      </w:pPr>
      <w:r w:rsidRPr="008961C3">
        <w:rPr>
          <w:rFonts w:ascii="Times New Roman" w:hAnsi="Times New Roman"/>
          <w:sz w:val="24"/>
          <w:szCs w:val="24"/>
        </w:rPr>
        <w:t>1. Открытая зона – качества-я, которые вам известны и которые вы предъявляете другим, открыто демонстрируете в  поведении.  </w:t>
      </w:r>
    </w:p>
    <w:p w:rsidR="00AE117E" w:rsidRPr="008961C3" w:rsidRDefault="00AE117E" w:rsidP="008961C3">
      <w:pPr>
        <w:pStyle w:val="NormalWeb"/>
        <w:spacing w:after="0"/>
        <w:ind w:firstLine="709"/>
        <w:jc w:val="both"/>
        <w:rPr>
          <w:rFonts w:ascii="Times New Roman" w:hAnsi="Times New Roman"/>
          <w:sz w:val="24"/>
          <w:szCs w:val="24"/>
        </w:rPr>
      </w:pPr>
      <w:r w:rsidRPr="008961C3">
        <w:rPr>
          <w:rFonts w:ascii="Times New Roman" w:hAnsi="Times New Roman"/>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AE117E" w:rsidRPr="008961C3" w:rsidRDefault="00AE117E" w:rsidP="008961C3">
      <w:pPr>
        <w:pStyle w:val="NormalWeb"/>
        <w:spacing w:after="0"/>
        <w:ind w:firstLine="709"/>
        <w:jc w:val="both"/>
        <w:rPr>
          <w:rFonts w:ascii="Times New Roman" w:hAnsi="Times New Roman"/>
          <w:sz w:val="24"/>
          <w:szCs w:val="24"/>
        </w:rPr>
      </w:pPr>
      <w:r w:rsidRPr="008961C3">
        <w:rPr>
          <w:rFonts w:ascii="Times New Roman" w:hAnsi="Times New Roman"/>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AE117E" w:rsidRDefault="00AE117E" w:rsidP="008961C3">
      <w:pPr>
        <w:pStyle w:val="NormalWeb"/>
        <w:spacing w:after="0"/>
        <w:ind w:firstLine="709"/>
        <w:jc w:val="both"/>
        <w:rPr>
          <w:rFonts w:ascii="Times New Roman" w:hAnsi="Times New Roman"/>
          <w:sz w:val="24"/>
          <w:szCs w:val="24"/>
        </w:rPr>
      </w:pPr>
      <w:r w:rsidRPr="008961C3">
        <w:rPr>
          <w:rFonts w:ascii="Times New Roman" w:hAnsi="Times New Roman"/>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AE117E" w:rsidRDefault="00AE117E" w:rsidP="00A2605C">
      <w:pPr>
        <w:pStyle w:val="NormalWeb"/>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284"/>
        <w:gridCol w:w="3285"/>
        <w:gridCol w:w="3285"/>
      </w:tblGrid>
      <w:tr w:rsidR="00AE117E" w:rsidTr="0020232B">
        <w:tc>
          <w:tcPr>
            <w:tcW w:w="3284" w:type="dxa"/>
          </w:tcPr>
          <w:p w:rsidR="00AE117E" w:rsidRPr="0020232B" w:rsidRDefault="00AE117E" w:rsidP="0020232B">
            <w:pPr>
              <w:pStyle w:val="NormalWeb"/>
              <w:spacing w:after="0"/>
              <w:jc w:val="both"/>
              <w:rPr>
                <w:rFonts w:ascii="Times New Roman" w:hAnsi="Times New Roman"/>
                <w:sz w:val="24"/>
                <w:szCs w:val="24"/>
              </w:rPr>
            </w:pPr>
          </w:p>
        </w:tc>
        <w:tc>
          <w:tcPr>
            <w:tcW w:w="3285" w:type="dxa"/>
          </w:tcPr>
          <w:p w:rsidR="00AE117E" w:rsidRPr="0020232B" w:rsidRDefault="00AE117E" w:rsidP="0020232B">
            <w:pPr>
              <w:pStyle w:val="NormalWeb"/>
              <w:spacing w:after="0"/>
              <w:jc w:val="center"/>
              <w:rPr>
                <w:rFonts w:ascii="Times New Roman" w:hAnsi="Times New Roman"/>
                <w:sz w:val="24"/>
                <w:szCs w:val="24"/>
              </w:rPr>
            </w:pPr>
            <w:r w:rsidRPr="0020232B">
              <w:rPr>
                <w:rFonts w:ascii="Times New Roman" w:hAnsi="Times New Roman"/>
                <w:sz w:val="24"/>
                <w:szCs w:val="24"/>
              </w:rPr>
              <w:t>ЗНАЮ Я</w:t>
            </w:r>
          </w:p>
        </w:tc>
        <w:tc>
          <w:tcPr>
            <w:tcW w:w="3285" w:type="dxa"/>
          </w:tcPr>
          <w:p w:rsidR="00AE117E" w:rsidRPr="0020232B" w:rsidRDefault="00AE117E" w:rsidP="0020232B">
            <w:pPr>
              <w:pStyle w:val="NormalWeb"/>
              <w:spacing w:after="0"/>
              <w:jc w:val="center"/>
              <w:rPr>
                <w:rFonts w:ascii="Times New Roman" w:hAnsi="Times New Roman"/>
                <w:sz w:val="24"/>
                <w:szCs w:val="24"/>
              </w:rPr>
            </w:pPr>
            <w:r w:rsidRPr="0020232B">
              <w:rPr>
                <w:rFonts w:ascii="Times New Roman" w:hAnsi="Times New Roman"/>
                <w:sz w:val="24"/>
                <w:szCs w:val="24"/>
              </w:rPr>
              <w:t>НЕ ЗНАЮ Я</w:t>
            </w:r>
          </w:p>
        </w:tc>
      </w:tr>
      <w:tr w:rsidR="00AE117E" w:rsidTr="0020232B">
        <w:tc>
          <w:tcPr>
            <w:tcW w:w="3284" w:type="dxa"/>
          </w:tcPr>
          <w:p w:rsidR="00AE117E" w:rsidRPr="0020232B" w:rsidRDefault="00AE117E" w:rsidP="0020232B">
            <w:pPr>
              <w:pStyle w:val="NormalWeb"/>
              <w:spacing w:after="0"/>
              <w:jc w:val="center"/>
              <w:rPr>
                <w:rFonts w:ascii="Times New Roman" w:hAnsi="Times New Roman"/>
                <w:sz w:val="24"/>
                <w:szCs w:val="24"/>
              </w:rPr>
            </w:pPr>
            <w:r w:rsidRPr="0020232B">
              <w:rPr>
                <w:rFonts w:ascii="Times New Roman" w:hAnsi="Times New Roman"/>
                <w:sz w:val="24"/>
                <w:szCs w:val="24"/>
              </w:rPr>
              <w:t>ВИДЯТ ДРУГИЕ</w:t>
            </w:r>
          </w:p>
        </w:tc>
        <w:tc>
          <w:tcPr>
            <w:tcW w:w="3285" w:type="dxa"/>
          </w:tcPr>
          <w:p w:rsidR="00AE117E" w:rsidRPr="0020232B" w:rsidRDefault="00AE117E" w:rsidP="0020232B">
            <w:pPr>
              <w:pStyle w:val="NormalWeb"/>
              <w:spacing w:after="0"/>
              <w:jc w:val="center"/>
              <w:rPr>
                <w:rFonts w:ascii="Times New Roman" w:hAnsi="Times New Roman"/>
                <w:sz w:val="24"/>
                <w:szCs w:val="24"/>
              </w:rPr>
            </w:pPr>
            <w:r w:rsidRPr="0020232B">
              <w:rPr>
                <w:rFonts w:ascii="Times New Roman" w:hAnsi="Times New Roman"/>
                <w:sz w:val="24"/>
                <w:szCs w:val="24"/>
              </w:rPr>
              <w:t>ОТКРЫТАЯ ЗОНА</w:t>
            </w:r>
          </w:p>
        </w:tc>
        <w:tc>
          <w:tcPr>
            <w:tcW w:w="3285" w:type="dxa"/>
          </w:tcPr>
          <w:p w:rsidR="00AE117E" w:rsidRPr="0020232B" w:rsidRDefault="00AE117E" w:rsidP="0020232B">
            <w:pPr>
              <w:pStyle w:val="NormalWeb"/>
              <w:spacing w:after="0"/>
              <w:jc w:val="center"/>
              <w:rPr>
                <w:rFonts w:ascii="Times New Roman" w:hAnsi="Times New Roman"/>
                <w:sz w:val="24"/>
                <w:szCs w:val="24"/>
              </w:rPr>
            </w:pPr>
            <w:r w:rsidRPr="0020232B">
              <w:rPr>
                <w:rFonts w:ascii="Times New Roman" w:hAnsi="Times New Roman"/>
                <w:sz w:val="24"/>
                <w:szCs w:val="24"/>
              </w:rPr>
              <w:t>СЛЕПОЕ ПЯТНО</w:t>
            </w:r>
          </w:p>
        </w:tc>
      </w:tr>
      <w:tr w:rsidR="00AE117E" w:rsidTr="0020232B">
        <w:tc>
          <w:tcPr>
            <w:tcW w:w="3284" w:type="dxa"/>
          </w:tcPr>
          <w:p w:rsidR="00AE117E" w:rsidRPr="0020232B" w:rsidRDefault="00AE117E" w:rsidP="0020232B">
            <w:pPr>
              <w:pStyle w:val="NormalWeb"/>
              <w:spacing w:after="0"/>
              <w:jc w:val="center"/>
              <w:rPr>
                <w:rFonts w:ascii="Times New Roman" w:hAnsi="Times New Roman"/>
                <w:sz w:val="24"/>
                <w:szCs w:val="24"/>
              </w:rPr>
            </w:pPr>
            <w:r w:rsidRPr="0020232B">
              <w:rPr>
                <w:rFonts w:ascii="Times New Roman" w:hAnsi="Times New Roman"/>
                <w:sz w:val="24"/>
                <w:szCs w:val="24"/>
              </w:rPr>
              <w:t>НЕ ВИДЯТ ДРУГИЕ</w:t>
            </w:r>
          </w:p>
        </w:tc>
        <w:tc>
          <w:tcPr>
            <w:tcW w:w="3285" w:type="dxa"/>
          </w:tcPr>
          <w:p w:rsidR="00AE117E" w:rsidRPr="0020232B" w:rsidRDefault="00AE117E" w:rsidP="0020232B">
            <w:pPr>
              <w:pStyle w:val="NormalWeb"/>
              <w:spacing w:after="0"/>
              <w:jc w:val="center"/>
              <w:rPr>
                <w:rFonts w:ascii="Times New Roman" w:hAnsi="Times New Roman"/>
                <w:sz w:val="24"/>
                <w:szCs w:val="24"/>
              </w:rPr>
            </w:pPr>
            <w:r w:rsidRPr="0020232B">
              <w:rPr>
                <w:rFonts w:ascii="Times New Roman" w:hAnsi="Times New Roman"/>
                <w:sz w:val="24"/>
                <w:szCs w:val="24"/>
              </w:rPr>
              <w:t>СКРЫТАЯ ЗОНА</w:t>
            </w:r>
          </w:p>
        </w:tc>
        <w:tc>
          <w:tcPr>
            <w:tcW w:w="3285" w:type="dxa"/>
          </w:tcPr>
          <w:p w:rsidR="00AE117E" w:rsidRPr="0020232B" w:rsidRDefault="00AE117E" w:rsidP="0020232B">
            <w:pPr>
              <w:pStyle w:val="NormalWeb"/>
              <w:spacing w:after="0"/>
              <w:jc w:val="both"/>
              <w:rPr>
                <w:rFonts w:ascii="Times New Roman" w:hAnsi="Times New Roman"/>
                <w:sz w:val="24"/>
                <w:szCs w:val="24"/>
              </w:rPr>
            </w:pPr>
            <w:r w:rsidRPr="0020232B">
              <w:rPr>
                <w:rFonts w:ascii="Times New Roman" w:hAnsi="Times New Roman"/>
                <w:sz w:val="24"/>
                <w:szCs w:val="24"/>
              </w:rPr>
              <w:t>ЗОНА НЕИЗВЕСТНОГО</w:t>
            </w:r>
          </w:p>
        </w:tc>
      </w:tr>
    </w:tbl>
    <w:p w:rsidR="00AE117E" w:rsidRPr="008961C3" w:rsidRDefault="00AE117E" w:rsidP="008961C3">
      <w:pPr>
        <w:pStyle w:val="ListParagraph"/>
        <w:ind w:left="0" w:firstLine="709"/>
        <w:jc w:val="both"/>
      </w:pPr>
    </w:p>
    <w:p w:rsidR="00AE117E" w:rsidRDefault="00AE117E" w:rsidP="008961C3">
      <w:pPr>
        <w:pStyle w:val="ListParagraph"/>
        <w:ind w:left="0" w:firstLine="709"/>
        <w:jc w:val="both"/>
      </w:pPr>
      <w:r w:rsidRPr="00136F7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7" o:title=""/>
          </v:shape>
        </w:pict>
      </w:r>
    </w:p>
    <w:p w:rsidR="00AE117E" w:rsidRDefault="00AE117E" w:rsidP="008961C3">
      <w:pPr>
        <w:pStyle w:val="ListParagraph"/>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AE117E" w:rsidRDefault="00AE117E" w:rsidP="008961C3">
      <w:pPr>
        <w:pStyle w:val="ListParagraph"/>
        <w:ind w:left="0" w:firstLine="709"/>
        <w:jc w:val="both"/>
      </w:pPr>
      <w:r>
        <w:t>Определите темперамент подчиненного, с кем он совместим. Укажите, какиемотиваторы следует для него использовать.</w:t>
      </w:r>
    </w:p>
    <w:p w:rsidR="00AE117E" w:rsidRDefault="00AE117E" w:rsidP="00092C77">
      <w:pPr>
        <w:pStyle w:val="ListParagraph"/>
        <w:ind w:left="0"/>
        <w:jc w:val="both"/>
        <w:rPr>
          <w:b/>
        </w:rPr>
      </w:pPr>
    </w:p>
    <w:p w:rsidR="00AE117E" w:rsidRPr="008961C3" w:rsidRDefault="00AE117E" w:rsidP="008961C3">
      <w:pPr>
        <w:pStyle w:val="ListParagraph"/>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AE117E" w:rsidRPr="008961C3" w:rsidRDefault="00AE117E" w:rsidP="008961C3">
      <w:pPr>
        <w:pStyle w:val="ListParagraph"/>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AE117E" w:rsidRPr="008961C3" w:rsidRDefault="00AE117E" w:rsidP="008961C3">
      <w:pPr>
        <w:pStyle w:val="ListParagraph"/>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AE117E" w:rsidRPr="008961C3" w:rsidRDefault="00AE117E" w:rsidP="008961C3">
      <w:pPr>
        <w:pStyle w:val="ListParagraph"/>
        <w:ind w:left="0" w:firstLine="709"/>
        <w:jc w:val="both"/>
      </w:pPr>
      <w:r w:rsidRPr="008961C3">
        <w:t>Определите темперамент подчиненного, с кем он совместим? Укажите, какиемотиваторы следует для него использовать.</w:t>
      </w:r>
    </w:p>
    <w:p w:rsidR="00AE117E" w:rsidRDefault="00AE117E" w:rsidP="00092C77">
      <w:pPr>
        <w:pStyle w:val="ListParagraph"/>
        <w:ind w:left="0"/>
        <w:jc w:val="both"/>
        <w:rPr>
          <w:b/>
        </w:rPr>
      </w:pPr>
    </w:p>
    <w:p w:rsidR="00AE117E" w:rsidRPr="007B1F2E" w:rsidRDefault="00AE117E" w:rsidP="007B1F2E">
      <w:pPr>
        <w:pStyle w:val="ListParagraph"/>
        <w:jc w:val="both"/>
        <w:rPr>
          <w:b/>
        </w:rPr>
      </w:pPr>
      <w:r>
        <w:rPr>
          <w:b/>
        </w:rPr>
        <w:t>Информационный проект (</w:t>
      </w:r>
      <w:r w:rsidRPr="007B1F2E">
        <w:rPr>
          <w:b/>
        </w:rPr>
        <w:t>Творческое задание</w:t>
      </w:r>
      <w:r>
        <w:rPr>
          <w:b/>
        </w:rPr>
        <w:t>)</w:t>
      </w:r>
    </w:p>
    <w:p w:rsidR="00AE117E" w:rsidRPr="007B1F2E" w:rsidRDefault="00AE117E" w:rsidP="007B1F2E">
      <w:pPr>
        <w:pStyle w:val="ListParagraph"/>
        <w:ind w:left="0" w:firstLine="709"/>
      </w:pPr>
      <w:r w:rsidRPr="007B1F2E">
        <w:t>Напишите эссе на тему «Я как подчинённый: мои достоинства и недостатки»</w:t>
      </w:r>
    </w:p>
    <w:p w:rsidR="00AE117E" w:rsidRDefault="00AE117E" w:rsidP="00092C77">
      <w:pPr>
        <w:pStyle w:val="ListParagraph"/>
        <w:ind w:left="0"/>
        <w:jc w:val="both"/>
        <w:rPr>
          <w:b/>
        </w:rPr>
      </w:pPr>
    </w:p>
    <w:p w:rsidR="00AE117E" w:rsidRPr="008961C3" w:rsidRDefault="00AE117E" w:rsidP="007B1F2E">
      <w:pPr>
        <w:ind w:firstLine="709"/>
        <w:jc w:val="both"/>
        <w:rPr>
          <w:b/>
        </w:rPr>
      </w:pPr>
      <w:r w:rsidRPr="007B1F2E">
        <w:rPr>
          <w:b/>
        </w:rPr>
        <w:t>Тема 2. История  зарождения  и  развитияпсихологии лидерства</w:t>
      </w:r>
    </w:p>
    <w:p w:rsidR="00AE117E" w:rsidRPr="008961C3" w:rsidRDefault="00AE117E" w:rsidP="007B1F2E">
      <w:pPr>
        <w:pStyle w:val="ListParagraph"/>
        <w:ind w:left="0" w:firstLine="709"/>
        <w:jc w:val="both"/>
        <w:rPr>
          <w:i/>
        </w:rPr>
      </w:pPr>
      <w:r w:rsidRPr="008961C3">
        <w:rPr>
          <w:i/>
        </w:rPr>
        <w:t>Вопросы к занятию</w:t>
      </w:r>
    </w:p>
    <w:p w:rsidR="00AE117E" w:rsidRPr="007B1F2E" w:rsidRDefault="00AE117E" w:rsidP="007B1F2E">
      <w:pPr>
        <w:pStyle w:val="ListParagraph"/>
        <w:ind w:left="0" w:firstLine="709"/>
        <w:jc w:val="both"/>
      </w:pPr>
      <w:r w:rsidRPr="007B1F2E">
        <w:t xml:space="preserve">1.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AE117E" w:rsidRPr="007B1F2E" w:rsidRDefault="00AE117E" w:rsidP="007B1F2E">
      <w:pPr>
        <w:pStyle w:val="ListParagraph"/>
        <w:ind w:left="0" w:firstLine="709"/>
        <w:jc w:val="both"/>
      </w:pPr>
      <w:r w:rsidRPr="007B1F2E">
        <w:t>2. Послевоенные теории: ситуационный подход.</w:t>
      </w:r>
    </w:p>
    <w:p w:rsidR="00AE117E" w:rsidRPr="007B1F2E" w:rsidRDefault="00AE117E" w:rsidP="007B1F2E">
      <w:pPr>
        <w:pStyle w:val="ListParagraph"/>
        <w:ind w:left="0" w:firstLine="709"/>
        <w:jc w:val="both"/>
      </w:pPr>
      <w:r w:rsidRPr="007B1F2E">
        <w:t xml:space="preserve">3. Послевоенные теории: теория перцептивной активности последователей. </w:t>
      </w:r>
    </w:p>
    <w:p w:rsidR="00AE117E" w:rsidRPr="007B1F2E" w:rsidRDefault="00AE117E" w:rsidP="007B1F2E">
      <w:pPr>
        <w:pStyle w:val="ListParagraph"/>
        <w:ind w:left="0" w:firstLine="709"/>
        <w:jc w:val="both"/>
      </w:pPr>
      <w:r w:rsidRPr="007B1F2E">
        <w:t>4. Теория личностного аспекта лидерства, харизма лидера.</w:t>
      </w:r>
    </w:p>
    <w:p w:rsidR="00AE117E" w:rsidRDefault="00AE117E" w:rsidP="00092C77">
      <w:pPr>
        <w:pStyle w:val="ListParagraph"/>
        <w:ind w:left="0"/>
        <w:jc w:val="both"/>
        <w:rPr>
          <w:b/>
        </w:rPr>
      </w:pPr>
    </w:p>
    <w:p w:rsidR="00AE117E" w:rsidRPr="00280BF4" w:rsidRDefault="00AE117E" w:rsidP="00280BF4">
      <w:pPr>
        <w:pStyle w:val="ListParagraph"/>
        <w:ind w:left="0" w:firstLine="709"/>
        <w:jc w:val="both"/>
      </w:pPr>
      <w:r w:rsidRPr="00280BF4">
        <w:rPr>
          <w:i/>
        </w:rPr>
        <w:t>Практическое задание 1:</w:t>
      </w:r>
      <w:r w:rsidRPr="00280BF4">
        <w:t xml:space="preserve"> Наполеон Бонапарт, будучи назначен главнокомандующим французской армией в Италии в 1796-1797 гг., блестяще выиграл ряд сражений у противопоставленной ему прекрасно вооруженной австрийской армии, от которой французы терпели поражение за поражением. В настоящее время у властей Франции находилась Директория, озабочены в основном личным обогащением и укреплением собственной власти. Наполеон в одну из бессонных ночей во время итальянской кампании анализировал положение, сложившееся во Франции.</w:t>
      </w:r>
    </w:p>
    <w:p w:rsidR="00AE117E" w:rsidRPr="00280BF4" w:rsidRDefault="00AE117E" w:rsidP="00280BF4">
      <w:pPr>
        <w:pStyle w:val="ListParagraph"/>
        <w:ind w:left="0" w:firstLine="709"/>
        <w:jc w:val="both"/>
        <w:rPr>
          <w:b/>
        </w:rPr>
      </w:pPr>
      <w:r w:rsidRPr="00280BF4">
        <w:rPr>
          <w:i/>
        </w:rPr>
        <w:t>Вопрос.</w:t>
      </w:r>
      <w:r w:rsidRPr="00280BF4">
        <w:t xml:space="preserve"> На какие мысли могла навести молодого полководца система управления, которая сложилась во Франции? Какие стратегические решения могли быть приняты Наполеоном в этой ситуации?</w:t>
      </w:r>
    </w:p>
    <w:p w:rsidR="00AE117E" w:rsidRDefault="00AE117E" w:rsidP="00323C8F">
      <w:pPr>
        <w:pStyle w:val="ListParagraph"/>
        <w:spacing w:line="120" w:lineRule="auto"/>
        <w:ind w:left="0" w:firstLine="709"/>
        <w:jc w:val="both"/>
        <w:rPr>
          <w:b/>
        </w:rPr>
      </w:pPr>
    </w:p>
    <w:p w:rsidR="00AE117E" w:rsidRPr="00280BF4" w:rsidRDefault="00AE117E" w:rsidP="00280BF4">
      <w:pPr>
        <w:pStyle w:val="ListParagraph"/>
        <w:ind w:left="0" w:firstLine="709"/>
        <w:jc w:val="both"/>
      </w:pPr>
      <w:r w:rsidRPr="00280BF4">
        <w:rPr>
          <w:i/>
        </w:rPr>
        <w:t>Практическое задание 2:</w:t>
      </w:r>
      <w:r w:rsidRPr="00280BF4">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AE117E" w:rsidRDefault="00AE117E" w:rsidP="00280BF4">
      <w:pPr>
        <w:pStyle w:val="ListParagraph"/>
        <w:ind w:left="0" w:firstLine="709"/>
        <w:jc w:val="both"/>
      </w:pPr>
      <w:r w:rsidRPr="00280BF4">
        <w:rPr>
          <w:i/>
        </w:rPr>
        <w:t>Вопрос.</w:t>
      </w:r>
      <w:r w:rsidRPr="00280BF4">
        <w:t xml:space="preserve">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AE117E" w:rsidRDefault="00AE117E" w:rsidP="00323C8F">
      <w:pPr>
        <w:pStyle w:val="ListParagraph"/>
        <w:spacing w:line="120" w:lineRule="auto"/>
        <w:ind w:left="0" w:firstLine="709"/>
        <w:jc w:val="both"/>
      </w:pPr>
    </w:p>
    <w:p w:rsidR="00AE117E" w:rsidRPr="00280BF4" w:rsidRDefault="00AE117E" w:rsidP="00280BF4">
      <w:pPr>
        <w:pStyle w:val="ListParagraph"/>
        <w:ind w:left="0" w:firstLine="709"/>
        <w:jc w:val="both"/>
      </w:pPr>
      <w:r w:rsidRPr="00280BF4">
        <w:rPr>
          <w:i/>
        </w:rPr>
        <w:t>Практическое задание 3:</w:t>
      </w:r>
      <w:r w:rsidRPr="00280BF4">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AE117E" w:rsidRPr="00280BF4" w:rsidRDefault="00AE117E" w:rsidP="00280BF4">
      <w:pPr>
        <w:pStyle w:val="ListParagraph"/>
        <w:ind w:left="0" w:firstLine="709"/>
        <w:jc w:val="both"/>
      </w:pPr>
      <w:r w:rsidRPr="00280BF4">
        <w:rPr>
          <w:i/>
        </w:rPr>
        <w:t xml:space="preserve">Вопрос. </w:t>
      </w:r>
      <w:r w:rsidRPr="00280BF4">
        <w:t>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AE117E" w:rsidRPr="00280BF4" w:rsidRDefault="00AE117E" w:rsidP="00280BF4">
      <w:pPr>
        <w:pStyle w:val="ListParagraph"/>
        <w:ind w:left="0" w:firstLine="709"/>
        <w:jc w:val="both"/>
        <w:rPr>
          <w:b/>
        </w:rPr>
      </w:pPr>
    </w:p>
    <w:p w:rsidR="00AE117E" w:rsidRPr="00280BF4" w:rsidRDefault="00AE117E" w:rsidP="00280BF4">
      <w:pPr>
        <w:pStyle w:val="ListParagraph"/>
        <w:jc w:val="both"/>
        <w:rPr>
          <w:b/>
        </w:rPr>
      </w:pPr>
      <w:r w:rsidRPr="00280BF4">
        <w:rPr>
          <w:b/>
        </w:rPr>
        <w:t xml:space="preserve">Тема </w:t>
      </w:r>
      <w:r>
        <w:rPr>
          <w:b/>
        </w:rPr>
        <w:t>3</w:t>
      </w:r>
      <w:r w:rsidRPr="00280BF4">
        <w:rPr>
          <w:b/>
        </w:rPr>
        <w:t>. Личностные характеристики лидера</w:t>
      </w:r>
    </w:p>
    <w:p w:rsidR="00AE117E" w:rsidRPr="00280BF4" w:rsidRDefault="00AE117E" w:rsidP="00280BF4">
      <w:pPr>
        <w:pStyle w:val="ListParagraph"/>
        <w:ind w:left="0" w:firstLine="709"/>
        <w:jc w:val="both"/>
        <w:rPr>
          <w:i/>
        </w:rPr>
      </w:pPr>
      <w:r w:rsidRPr="00280BF4">
        <w:rPr>
          <w:i/>
        </w:rPr>
        <w:t>Вопросы к занятию</w:t>
      </w:r>
    </w:p>
    <w:p w:rsidR="00AE117E" w:rsidRDefault="00AE117E" w:rsidP="00280BF4">
      <w:pPr>
        <w:ind w:firstLine="709"/>
        <w:jc w:val="both"/>
      </w:pPr>
      <w:r>
        <w:t xml:space="preserve">1. </w:t>
      </w:r>
      <w:r w:rsidRPr="00913072">
        <w:t xml:space="preserve">Четыре базовых компонента фигуры лидера: социально-экономическая личностная структура. </w:t>
      </w:r>
    </w:p>
    <w:p w:rsidR="00AE117E" w:rsidRDefault="00AE117E" w:rsidP="00280BF4">
      <w:pPr>
        <w:ind w:firstLine="709"/>
        <w:jc w:val="both"/>
      </w:pPr>
      <w:r>
        <w:t xml:space="preserve">2. </w:t>
      </w:r>
      <w:r w:rsidRPr="00913072">
        <w:t xml:space="preserve">Вектор ведущей направленности бизнесмена-лидера. </w:t>
      </w:r>
    </w:p>
    <w:p w:rsidR="00AE117E" w:rsidRDefault="00AE117E" w:rsidP="00280BF4">
      <w:pPr>
        <w:ind w:firstLine="709"/>
        <w:jc w:val="both"/>
      </w:pPr>
      <w:r>
        <w:t xml:space="preserve">3. </w:t>
      </w:r>
      <w:r w:rsidRPr="00913072">
        <w:t xml:space="preserve">Лидерские качества бизнесмена. </w:t>
      </w:r>
    </w:p>
    <w:p w:rsidR="00AE117E" w:rsidRDefault="00AE117E" w:rsidP="00280BF4">
      <w:pPr>
        <w:ind w:firstLine="709"/>
        <w:jc w:val="both"/>
      </w:pPr>
      <w:r>
        <w:t xml:space="preserve">4. </w:t>
      </w:r>
      <w:r w:rsidRPr="00913072">
        <w:t xml:space="preserve">Фундаментальные принципы этики лидера. </w:t>
      </w:r>
    </w:p>
    <w:p w:rsidR="00AE117E" w:rsidRDefault="00AE117E" w:rsidP="00280BF4">
      <w:pPr>
        <w:ind w:firstLine="709"/>
        <w:jc w:val="both"/>
      </w:pPr>
      <w:r>
        <w:t xml:space="preserve">5. </w:t>
      </w:r>
      <w:r w:rsidRPr="00913072">
        <w:t xml:space="preserve">Психическая структура человека. </w:t>
      </w:r>
    </w:p>
    <w:p w:rsidR="00AE117E" w:rsidRDefault="00AE117E" w:rsidP="00280BF4">
      <w:pPr>
        <w:ind w:firstLine="709"/>
        <w:jc w:val="both"/>
      </w:pPr>
      <w:r>
        <w:t xml:space="preserve">6. </w:t>
      </w:r>
      <w:r w:rsidRPr="00913072">
        <w:t xml:space="preserve">Концепции направленности и интенциональности. </w:t>
      </w:r>
    </w:p>
    <w:p w:rsidR="00AE117E" w:rsidRDefault="00AE117E" w:rsidP="00280BF4">
      <w:pPr>
        <w:ind w:firstLine="709"/>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AE117E" w:rsidRDefault="00AE117E" w:rsidP="00280BF4">
      <w:pPr>
        <w:ind w:firstLine="709"/>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AE117E" w:rsidRDefault="00AE117E" w:rsidP="00280BF4">
      <w:pPr>
        <w:ind w:firstLine="709"/>
        <w:jc w:val="both"/>
      </w:pPr>
      <w:r>
        <w:t xml:space="preserve">9. </w:t>
      </w:r>
      <w:r w:rsidRPr="00913072">
        <w:t xml:space="preserve">Основные функции эгомаркетинга и их содержание. </w:t>
      </w:r>
    </w:p>
    <w:p w:rsidR="00AE117E" w:rsidRDefault="00AE117E" w:rsidP="00280BF4">
      <w:pPr>
        <w:ind w:firstLine="709"/>
        <w:jc w:val="both"/>
      </w:pPr>
      <w:r>
        <w:t xml:space="preserve">10. </w:t>
      </w:r>
      <w:r w:rsidRPr="00913072">
        <w:t xml:space="preserve">Критерии эффективности эгомаркетинга. </w:t>
      </w:r>
    </w:p>
    <w:p w:rsidR="00AE117E" w:rsidRDefault="00AE117E" w:rsidP="00280BF4">
      <w:pPr>
        <w:ind w:firstLine="709"/>
        <w:jc w:val="both"/>
      </w:pPr>
      <w:r>
        <w:t xml:space="preserve">11. </w:t>
      </w:r>
      <w:r w:rsidRPr="00913072">
        <w:t xml:space="preserve">Понятие креативности. </w:t>
      </w:r>
    </w:p>
    <w:p w:rsidR="00AE117E" w:rsidRDefault="00AE117E" w:rsidP="00280BF4">
      <w:pPr>
        <w:pStyle w:val="ListParagraph"/>
        <w:ind w:left="0" w:firstLine="709"/>
        <w:jc w:val="both"/>
        <w:rPr>
          <w:b/>
        </w:rPr>
      </w:pPr>
      <w:r>
        <w:t xml:space="preserve">12. </w:t>
      </w:r>
      <w:r w:rsidRPr="00913072">
        <w:t>Личностные предпосылки креативности.</w:t>
      </w:r>
    </w:p>
    <w:p w:rsidR="00AE117E" w:rsidRDefault="00AE117E" w:rsidP="00092C77">
      <w:pPr>
        <w:pStyle w:val="ListParagraph"/>
        <w:ind w:left="0"/>
        <w:jc w:val="both"/>
        <w:rPr>
          <w:b/>
        </w:rPr>
      </w:pPr>
    </w:p>
    <w:p w:rsidR="00AE117E" w:rsidRDefault="00AE117E" w:rsidP="00280BF4">
      <w:pPr>
        <w:pStyle w:val="ListParagraph"/>
        <w:ind w:left="0" w:firstLine="708"/>
        <w:jc w:val="both"/>
      </w:pPr>
      <w:r w:rsidRPr="00280BF4">
        <w:rPr>
          <w:i/>
        </w:rPr>
        <w:t xml:space="preserve">Практическое задание </w:t>
      </w:r>
      <w:r>
        <w:rPr>
          <w:i/>
        </w:rPr>
        <w:t>1</w:t>
      </w:r>
      <w:r w:rsidRPr="00280BF4">
        <w:rPr>
          <w:i/>
        </w:rPr>
        <w:t>:</w:t>
      </w:r>
      <w:r w:rsidRPr="00280BF4">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AE117E" w:rsidRDefault="00AE117E" w:rsidP="00280BF4">
      <w:pPr>
        <w:pStyle w:val="ListParagraph"/>
        <w:ind w:left="0" w:firstLine="708"/>
        <w:jc w:val="both"/>
      </w:pPr>
    </w:p>
    <w:p w:rsidR="00AE117E" w:rsidRPr="00280BF4" w:rsidRDefault="00AE117E" w:rsidP="00280BF4">
      <w:pPr>
        <w:pStyle w:val="ListParagraph"/>
        <w:ind w:left="0" w:firstLine="708"/>
        <w:jc w:val="both"/>
      </w:pPr>
      <w:r w:rsidRPr="00280BF4">
        <w:rPr>
          <w:i/>
        </w:rPr>
        <w:t>Практическое задание 2:</w:t>
      </w:r>
      <w:r w:rsidRPr="00715AB5">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AE117E" w:rsidRDefault="00AE117E" w:rsidP="00715AB5">
      <w:pPr>
        <w:pStyle w:val="ListParagraph"/>
        <w:ind w:left="0" w:firstLine="708"/>
        <w:jc w:val="both"/>
        <w:rPr>
          <w:i/>
        </w:rPr>
      </w:pPr>
    </w:p>
    <w:p w:rsidR="00AE117E" w:rsidRPr="00715AB5" w:rsidRDefault="00AE117E" w:rsidP="00715AB5">
      <w:pPr>
        <w:pStyle w:val="ListParagraph"/>
        <w:ind w:left="0" w:firstLine="708"/>
        <w:jc w:val="both"/>
      </w:pPr>
      <w:r w:rsidRPr="00280BF4">
        <w:rPr>
          <w:i/>
        </w:rPr>
        <w:t xml:space="preserve">Практическое задание </w:t>
      </w:r>
      <w:r>
        <w:rPr>
          <w:i/>
        </w:rPr>
        <w:t>3</w:t>
      </w:r>
      <w:r w:rsidRPr="00280BF4">
        <w:rPr>
          <w:i/>
        </w:rPr>
        <w:t>:</w:t>
      </w:r>
      <w:r w:rsidRPr="00715AB5">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AE117E" w:rsidRDefault="00AE117E" w:rsidP="00092C77">
      <w:pPr>
        <w:pStyle w:val="ListParagraph"/>
        <w:ind w:left="0"/>
        <w:jc w:val="both"/>
        <w:rPr>
          <w:b/>
        </w:rPr>
      </w:pPr>
    </w:p>
    <w:p w:rsidR="00AE117E" w:rsidRPr="00715AB5" w:rsidRDefault="00AE117E" w:rsidP="00715AB5">
      <w:pPr>
        <w:pStyle w:val="ListParagraph"/>
        <w:ind w:left="0" w:firstLine="708"/>
        <w:jc w:val="both"/>
      </w:pPr>
      <w:r w:rsidRPr="00715AB5">
        <w:rPr>
          <w:i/>
        </w:rPr>
        <w:t>Практическое задание 4:</w:t>
      </w:r>
      <w:r w:rsidRPr="00715AB5">
        <w:t xml:space="preserve"> 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AE117E" w:rsidRDefault="00AE117E" w:rsidP="00092C77">
      <w:pPr>
        <w:pStyle w:val="ListParagraph"/>
        <w:ind w:left="0"/>
        <w:jc w:val="both"/>
        <w:rPr>
          <w:b/>
        </w:rPr>
      </w:pPr>
    </w:p>
    <w:p w:rsidR="00AE117E" w:rsidRDefault="00AE117E" w:rsidP="00715AB5">
      <w:pPr>
        <w:pStyle w:val="ListParagraph"/>
        <w:ind w:left="0" w:firstLine="708"/>
        <w:jc w:val="both"/>
        <w:rPr>
          <w:b/>
        </w:rPr>
      </w:pPr>
      <w:r>
        <w:rPr>
          <w:b/>
        </w:rPr>
        <w:t xml:space="preserve">Тема 4: </w:t>
      </w:r>
      <w:r w:rsidRPr="00715AB5">
        <w:rPr>
          <w:b/>
        </w:rPr>
        <w:t>Механизмы выдвижения в лидеры</w:t>
      </w:r>
    </w:p>
    <w:p w:rsidR="00AE117E" w:rsidRPr="00280BF4" w:rsidRDefault="00AE117E" w:rsidP="00715AB5">
      <w:pPr>
        <w:pStyle w:val="ListParagraph"/>
        <w:ind w:left="0" w:firstLine="709"/>
        <w:jc w:val="both"/>
        <w:rPr>
          <w:i/>
        </w:rPr>
      </w:pPr>
      <w:r w:rsidRPr="00280BF4">
        <w:rPr>
          <w:i/>
        </w:rPr>
        <w:t>Вопросы к занятию</w:t>
      </w:r>
    </w:p>
    <w:p w:rsidR="00AE117E" w:rsidRPr="00715AB5" w:rsidRDefault="00AE117E" w:rsidP="00715AB5">
      <w:pPr>
        <w:pStyle w:val="ListParagraph"/>
        <w:ind w:left="0" w:firstLine="709"/>
        <w:jc w:val="both"/>
      </w:pPr>
      <w:r w:rsidRPr="00715AB5">
        <w:t xml:space="preserve">1. Виды подходов к явлению лидерства в психологии: их основные сходства и различия. </w:t>
      </w:r>
    </w:p>
    <w:p w:rsidR="00AE117E" w:rsidRPr="00715AB5" w:rsidRDefault="00AE117E" w:rsidP="00715AB5">
      <w:pPr>
        <w:pStyle w:val="ListParagraph"/>
        <w:ind w:left="0" w:firstLine="709"/>
        <w:jc w:val="both"/>
      </w:pPr>
      <w:r w:rsidRPr="00715AB5">
        <w:t xml:space="preserve">2. Принципы эффективного взаимодействия человека и системы: самореализация и взаимная функциональность. </w:t>
      </w:r>
    </w:p>
    <w:p w:rsidR="00AE117E" w:rsidRPr="00715AB5" w:rsidRDefault="00AE117E" w:rsidP="00715AB5">
      <w:pPr>
        <w:pStyle w:val="ListParagraph"/>
        <w:ind w:left="0" w:firstLine="709"/>
        <w:jc w:val="both"/>
      </w:pPr>
      <w:r w:rsidRPr="00715AB5">
        <w:t xml:space="preserve">3. Этапы становления лидера. </w:t>
      </w:r>
    </w:p>
    <w:p w:rsidR="00AE117E" w:rsidRPr="00715AB5" w:rsidRDefault="00AE117E" w:rsidP="00715AB5">
      <w:pPr>
        <w:pStyle w:val="ListParagraph"/>
        <w:ind w:left="0" w:firstLine="709"/>
        <w:jc w:val="both"/>
      </w:pPr>
      <w:r w:rsidRPr="00715AB5">
        <w:t xml:space="preserve">4. Имплицитная теория лидерства. </w:t>
      </w:r>
    </w:p>
    <w:p w:rsidR="00AE117E" w:rsidRPr="00715AB5" w:rsidRDefault="00AE117E" w:rsidP="00715AB5">
      <w:pPr>
        <w:pStyle w:val="ListParagraph"/>
        <w:ind w:left="0" w:firstLine="709"/>
        <w:jc w:val="both"/>
      </w:pPr>
      <w:r w:rsidRPr="00715AB5">
        <w:t>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AE117E" w:rsidRDefault="00AE117E" w:rsidP="00323C8F">
      <w:pPr>
        <w:pStyle w:val="ListParagraph"/>
        <w:spacing w:line="120" w:lineRule="auto"/>
        <w:ind w:left="0" w:firstLine="709"/>
        <w:jc w:val="both"/>
      </w:pPr>
    </w:p>
    <w:p w:rsidR="00AE117E" w:rsidRPr="00715AB5" w:rsidRDefault="00AE117E" w:rsidP="00715AB5">
      <w:pPr>
        <w:pStyle w:val="ListParagraph"/>
        <w:ind w:left="0" w:firstLine="709"/>
        <w:jc w:val="both"/>
      </w:pPr>
      <w:r w:rsidRPr="00715AB5">
        <w:rPr>
          <w:i/>
        </w:rPr>
        <w:t>Практическое задание 1:</w:t>
      </w:r>
      <w:r w:rsidRPr="00715AB5">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AE117E" w:rsidRPr="00715AB5" w:rsidRDefault="00AE117E" w:rsidP="00715AB5">
      <w:pPr>
        <w:pStyle w:val="ListParagraph"/>
        <w:ind w:left="0" w:firstLine="709"/>
        <w:jc w:val="both"/>
      </w:pPr>
      <w:r w:rsidRPr="00715AB5">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AE117E" w:rsidRPr="00715AB5" w:rsidRDefault="00AE117E" w:rsidP="00715AB5">
      <w:pPr>
        <w:pStyle w:val="ListParagraph"/>
        <w:ind w:left="0" w:firstLine="709"/>
        <w:jc w:val="both"/>
      </w:pPr>
      <w:r w:rsidRPr="00715AB5">
        <w:t>1.</w:t>
      </w:r>
      <w:r w:rsidRPr="00715AB5">
        <w:tab/>
        <w:t>Разработайте стратегию взаимодействия менеджера и неформального лидера.</w:t>
      </w:r>
    </w:p>
    <w:p w:rsidR="00AE117E" w:rsidRPr="00715AB5" w:rsidRDefault="00AE117E" w:rsidP="00715AB5">
      <w:pPr>
        <w:pStyle w:val="ListParagraph"/>
        <w:ind w:left="0" w:firstLine="709"/>
        <w:jc w:val="both"/>
      </w:pPr>
      <w:r w:rsidRPr="00715AB5">
        <w:t>2.</w:t>
      </w:r>
      <w:r w:rsidRPr="00715AB5">
        <w:tab/>
        <w:t xml:space="preserve">Выберите одну из альтернатив поведения менеджера: </w:t>
      </w:r>
    </w:p>
    <w:p w:rsidR="00AE117E" w:rsidRPr="00715AB5" w:rsidRDefault="00AE117E" w:rsidP="00715AB5">
      <w:pPr>
        <w:pStyle w:val="ListParagraph"/>
        <w:numPr>
          <w:ilvl w:val="0"/>
          <w:numId w:val="33"/>
        </w:numPr>
        <w:jc w:val="both"/>
      </w:pPr>
      <w:r w:rsidRPr="00715AB5">
        <w:t>Уволить несогласного лидера;</w:t>
      </w:r>
    </w:p>
    <w:p w:rsidR="00AE117E" w:rsidRPr="00715AB5" w:rsidRDefault="00AE117E" w:rsidP="00715AB5">
      <w:pPr>
        <w:pStyle w:val="ListParagraph"/>
        <w:numPr>
          <w:ilvl w:val="0"/>
          <w:numId w:val="33"/>
        </w:numPr>
        <w:jc w:val="both"/>
      </w:pPr>
      <w:r w:rsidRPr="00715AB5">
        <w:t>Проигнорировать его мнение;</w:t>
      </w:r>
    </w:p>
    <w:p w:rsidR="00AE117E" w:rsidRPr="00715AB5" w:rsidRDefault="00AE117E" w:rsidP="00715AB5">
      <w:pPr>
        <w:pStyle w:val="ListParagraph"/>
        <w:numPr>
          <w:ilvl w:val="0"/>
          <w:numId w:val="33"/>
        </w:numPr>
        <w:jc w:val="both"/>
      </w:pPr>
      <w:r w:rsidRPr="00715AB5">
        <w:t>Привлечь на свою сторону;</w:t>
      </w:r>
    </w:p>
    <w:p w:rsidR="00AE117E" w:rsidRPr="00715AB5" w:rsidRDefault="00AE117E" w:rsidP="00715AB5">
      <w:pPr>
        <w:pStyle w:val="ListParagraph"/>
        <w:numPr>
          <w:ilvl w:val="0"/>
          <w:numId w:val="33"/>
        </w:numPr>
        <w:jc w:val="both"/>
      </w:pPr>
      <w:r w:rsidRPr="00715AB5">
        <w:t>Прочее (обосновать).</w:t>
      </w:r>
    </w:p>
    <w:p w:rsidR="00AE117E" w:rsidRPr="00715AB5" w:rsidRDefault="00AE117E" w:rsidP="00323C8F">
      <w:pPr>
        <w:pStyle w:val="ListParagraph"/>
        <w:spacing w:line="120" w:lineRule="auto"/>
        <w:ind w:left="0" w:firstLine="709"/>
        <w:jc w:val="both"/>
        <w:rPr>
          <w:b/>
        </w:rPr>
      </w:pPr>
    </w:p>
    <w:p w:rsidR="00AE117E" w:rsidRPr="00D2634D" w:rsidRDefault="00AE117E" w:rsidP="00D2634D">
      <w:pPr>
        <w:pStyle w:val="ListParagraph"/>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AE117E" w:rsidRDefault="00AE117E" w:rsidP="00323C8F">
      <w:pPr>
        <w:pStyle w:val="ListParagraph"/>
        <w:spacing w:line="120" w:lineRule="auto"/>
        <w:ind w:left="0" w:firstLine="709"/>
        <w:jc w:val="both"/>
        <w:rPr>
          <w:b/>
        </w:rPr>
      </w:pPr>
    </w:p>
    <w:p w:rsidR="00AE117E" w:rsidRDefault="00AE117E" w:rsidP="00D2634D">
      <w:pPr>
        <w:pStyle w:val="ListParagraph"/>
        <w:ind w:left="0" w:firstLine="708"/>
        <w:jc w:val="both"/>
      </w:pPr>
      <w:r w:rsidRPr="00D2634D">
        <w:rPr>
          <w:i/>
        </w:rPr>
        <w:t>Практическое задание 3:</w:t>
      </w:r>
      <w:r w:rsidRPr="00D2634D">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AE117E" w:rsidRDefault="00AE117E" w:rsidP="00323C8F">
      <w:pPr>
        <w:pStyle w:val="ListParagraph"/>
        <w:spacing w:line="120" w:lineRule="auto"/>
        <w:ind w:left="0" w:firstLine="709"/>
        <w:jc w:val="both"/>
      </w:pPr>
    </w:p>
    <w:p w:rsidR="00AE117E" w:rsidRPr="00D2634D" w:rsidRDefault="00AE117E" w:rsidP="00D2634D">
      <w:pPr>
        <w:pStyle w:val="ListParagraph"/>
        <w:ind w:left="0" w:firstLine="708"/>
        <w:jc w:val="both"/>
        <w:rPr>
          <w:b/>
        </w:rPr>
      </w:pPr>
      <w:r w:rsidRPr="00D2634D">
        <w:rPr>
          <w:b/>
        </w:rPr>
        <w:t>Информационный проект (Творческое задание)</w:t>
      </w:r>
    </w:p>
    <w:p w:rsidR="00AE117E" w:rsidRPr="00D2634D" w:rsidRDefault="00AE117E" w:rsidP="00D2634D">
      <w:pPr>
        <w:pStyle w:val="ListParagraph"/>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AE117E" w:rsidRDefault="00AE117E" w:rsidP="00323C8F">
      <w:pPr>
        <w:pStyle w:val="ListParagraph"/>
        <w:spacing w:line="120" w:lineRule="auto"/>
        <w:ind w:left="0" w:firstLine="709"/>
        <w:jc w:val="both"/>
        <w:rPr>
          <w:b/>
        </w:rPr>
      </w:pPr>
    </w:p>
    <w:p w:rsidR="00AE117E" w:rsidRDefault="00AE117E" w:rsidP="00D2634D">
      <w:pPr>
        <w:pStyle w:val="ListParagraph"/>
        <w:ind w:left="0" w:firstLine="708"/>
        <w:jc w:val="both"/>
        <w:rPr>
          <w:b/>
        </w:rPr>
      </w:pPr>
      <w:r w:rsidRPr="00D2634D">
        <w:rPr>
          <w:b/>
        </w:rPr>
        <w:t xml:space="preserve">Тема </w:t>
      </w:r>
      <w:r>
        <w:rPr>
          <w:b/>
        </w:rPr>
        <w:t>5</w:t>
      </w:r>
      <w:r w:rsidRPr="00D2634D">
        <w:rPr>
          <w:b/>
        </w:rPr>
        <w:t>: Понятие команды, типы команд</w:t>
      </w:r>
      <w:r w:rsidRPr="00322449">
        <w:rPr>
          <w:b/>
        </w:rPr>
        <w:t>(проводится в форме практической подготовки)</w:t>
      </w:r>
    </w:p>
    <w:p w:rsidR="00AE117E" w:rsidRPr="00D2634D" w:rsidRDefault="00AE117E" w:rsidP="00D2634D">
      <w:pPr>
        <w:pStyle w:val="ListParagraph"/>
        <w:ind w:left="0" w:firstLine="708"/>
        <w:jc w:val="both"/>
        <w:rPr>
          <w:i/>
        </w:rPr>
      </w:pPr>
      <w:r w:rsidRPr="00D2634D">
        <w:rPr>
          <w:i/>
        </w:rPr>
        <w:t>Вопросы к занятию</w:t>
      </w:r>
    </w:p>
    <w:p w:rsidR="00AE117E" w:rsidRDefault="00AE117E" w:rsidP="00D2634D">
      <w:pPr>
        <w:ind w:firstLine="709"/>
        <w:jc w:val="both"/>
      </w:pPr>
      <w:r>
        <w:t xml:space="preserve">1. </w:t>
      </w:r>
      <w:r w:rsidRPr="002D50CB">
        <w:t xml:space="preserve">Определение команды, типология команд. </w:t>
      </w:r>
    </w:p>
    <w:p w:rsidR="00AE117E" w:rsidRDefault="00AE117E" w:rsidP="00D2634D">
      <w:pPr>
        <w:ind w:firstLine="709"/>
        <w:jc w:val="both"/>
      </w:pPr>
      <w:r>
        <w:t xml:space="preserve">2. </w:t>
      </w:r>
      <w:r w:rsidRPr="002D50CB">
        <w:t xml:space="preserve">Операционные или инновационные цели команды. </w:t>
      </w:r>
    </w:p>
    <w:p w:rsidR="00AE117E" w:rsidRDefault="00AE117E" w:rsidP="00D2634D">
      <w:pPr>
        <w:ind w:firstLine="709"/>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AE117E" w:rsidRDefault="00AE117E" w:rsidP="00D2634D">
      <w:pPr>
        <w:ind w:firstLine="709"/>
        <w:jc w:val="both"/>
      </w:pPr>
      <w:r>
        <w:t xml:space="preserve">4. </w:t>
      </w:r>
      <w:r w:rsidRPr="002D50CB">
        <w:t xml:space="preserve">Тип мышления: типологический опросник Майерс-Бригс. </w:t>
      </w:r>
    </w:p>
    <w:p w:rsidR="00AE117E" w:rsidRDefault="00AE117E" w:rsidP="00D2634D">
      <w:pPr>
        <w:pStyle w:val="ListParagraph"/>
        <w:ind w:left="0" w:firstLine="709"/>
        <w:jc w:val="both"/>
        <w:rPr>
          <w:b/>
        </w:rPr>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AE117E" w:rsidRDefault="00AE117E" w:rsidP="00092C77">
      <w:pPr>
        <w:pStyle w:val="ListParagraph"/>
        <w:ind w:left="0"/>
        <w:jc w:val="both"/>
        <w:rPr>
          <w:b/>
        </w:rPr>
      </w:pPr>
    </w:p>
    <w:p w:rsidR="00AE117E" w:rsidRDefault="00AE117E" w:rsidP="00322449">
      <w:pPr>
        <w:pStyle w:val="ListParagraph"/>
        <w:jc w:val="both"/>
        <w:rPr>
          <w:i/>
        </w:rPr>
      </w:pPr>
      <w:r w:rsidRPr="00322449">
        <w:rPr>
          <w:i/>
        </w:rPr>
        <w:t xml:space="preserve">Задание </w:t>
      </w:r>
      <w:r>
        <w:rPr>
          <w:i/>
        </w:rPr>
        <w:t xml:space="preserve">1 </w:t>
      </w:r>
      <w:r w:rsidRPr="00322449">
        <w:rPr>
          <w:i/>
        </w:rPr>
        <w:t>для практической подготовки:</w:t>
      </w:r>
    </w:p>
    <w:p w:rsidR="00AE117E" w:rsidRPr="00322449" w:rsidRDefault="00AE117E" w:rsidP="00322449">
      <w:pPr>
        <w:pStyle w:val="ListParagraph"/>
        <w:jc w:val="both"/>
        <w:rPr>
          <w:b/>
        </w:rPr>
      </w:pPr>
      <w:r w:rsidRPr="00322449">
        <w:rPr>
          <w:b/>
        </w:rPr>
        <w:t>Определение необходимости построения команды</w:t>
      </w:r>
    </w:p>
    <w:p w:rsidR="00AE117E" w:rsidRPr="00322449" w:rsidRDefault="00AE117E" w:rsidP="00322449">
      <w:pPr>
        <w:pStyle w:val="ListParagraph"/>
        <w:ind w:left="0" w:firstLine="709"/>
        <w:jc w:val="both"/>
      </w:pPr>
      <w:r w:rsidRPr="00322449">
        <w:t>Выполните следующее:</w:t>
      </w:r>
    </w:p>
    <w:p w:rsidR="00AE117E" w:rsidRPr="00322449" w:rsidRDefault="00AE117E" w:rsidP="00322449">
      <w:pPr>
        <w:pStyle w:val="ListParagraph"/>
        <w:ind w:left="0" w:firstLine="709"/>
        <w:jc w:val="both"/>
      </w:pPr>
      <w:r w:rsidRPr="00322449">
        <w:t>1. Среди задач, которые вам предстоит выполнить на рабочем месте, выберите две-три и проанализируйте целесообразность построения команды для выполнения каждой.</w:t>
      </w:r>
    </w:p>
    <w:p w:rsidR="00AE117E" w:rsidRDefault="00AE117E" w:rsidP="00322449">
      <w:pPr>
        <w:pStyle w:val="ListParagraph"/>
        <w:ind w:left="0" w:firstLine="709"/>
        <w:jc w:val="both"/>
      </w:pPr>
      <w:r w:rsidRPr="00322449">
        <w:t>2. Попытайтесь оценить затраты времени и, если возможно, средств, которые необходимы для проведения мероприятий, связанных с построением команды (учтите затраты на обучение, отвлечение сотрудников от основной работы и пр.).</w:t>
      </w:r>
    </w:p>
    <w:p w:rsidR="00AE117E" w:rsidRDefault="00AE117E" w:rsidP="00323C8F">
      <w:pPr>
        <w:pStyle w:val="ListParagraph"/>
        <w:spacing w:line="120" w:lineRule="auto"/>
        <w:ind w:left="0" w:firstLine="709"/>
        <w:jc w:val="both"/>
      </w:pPr>
    </w:p>
    <w:p w:rsidR="00AE117E" w:rsidRDefault="00AE117E" w:rsidP="00322449">
      <w:pPr>
        <w:pStyle w:val="ListParagraph"/>
        <w:ind w:left="0" w:firstLine="709"/>
        <w:jc w:val="both"/>
        <w:rPr>
          <w:i/>
        </w:rPr>
      </w:pPr>
      <w:r w:rsidRPr="00322449">
        <w:rPr>
          <w:i/>
        </w:rPr>
        <w:t>Задание 2 для практической подготовки:</w:t>
      </w:r>
    </w:p>
    <w:p w:rsidR="00AE117E" w:rsidRPr="00322449" w:rsidRDefault="00AE117E" w:rsidP="00322449">
      <w:pPr>
        <w:pStyle w:val="ListParagraph"/>
        <w:ind w:left="0" w:firstLine="709"/>
        <w:jc w:val="both"/>
      </w:pPr>
      <w:r w:rsidRPr="00322449">
        <w:t>1. Представьте, что вы назначены руководителем в организацию, где социально-психологический климат неблагоприятный (группа разобщена, люди не удовлетворены взаимоотношениями в ней). Каким образом его можно оптимизировать?</w:t>
      </w:r>
    </w:p>
    <w:p w:rsidR="00AE117E" w:rsidRPr="00322449" w:rsidRDefault="00AE117E" w:rsidP="00322449">
      <w:pPr>
        <w:pStyle w:val="ListParagraph"/>
        <w:ind w:left="0" w:firstLine="709"/>
        <w:jc w:val="both"/>
      </w:pPr>
      <w:r w:rsidRPr="00322449">
        <w:t xml:space="preserve"> 2. Дайте рекомендации, как превратить группу в коллектив, если:</w:t>
      </w:r>
    </w:p>
    <w:p w:rsidR="00AE117E" w:rsidRPr="00322449" w:rsidRDefault="00AE117E" w:rsidP="00322449">
      <w:pPr>
        <w:pStyle w:val="ListParagraph"/>
        <w:ind w:left="0" w:firstLine="709"/>
        <w:jc w:val="both"/>
      </w:pPr>
      <w:r w:rsidRPr="00322449">
        <w:t>– вы – новый руководитель группы, и пока не знаете сотрудников;</w:t>
      </w:r>
    </w:p>
    <w:p w:rsidR="00AE117E" w:rsidRPr="00322449" w:rsidRDefault="00AE117E" w:rsidP="00322449">
      <w:pPr>
        <w:pStyle w:val="ListParagraph"/>
        <w:ind w:left="0" w:firstLine="709"/>
        <w:jc w:val="both"/>
      </w:pPr>
      <w:r w:rsidRPr="00322449">
        <w:t>– вы работали в этой группе в качестве рядового сотрудника и сейчас стали её руководителем.</w:t>
      </w:r>
    </w:p>
    <w:p w:rsidR="00AE117E" w:rsidRPr="00322449" w:rsidRDefault="00AE117E" w:rsidP="00322449">
      <w:pPr>
        <w:pStyle w:val="ListParagraph"/>
        <w:ind w:left="0" w:firstLine="709"/>
        <w:jc w:val="both"/>
      </w:pPr>
      <w:r w:rsidRPr="00322449">
        <w:t xml:space="preserve"> 3. Вам нужно создать сплочённую команду из случайных сотрудников. Вы можете начать с подбора персонала. Какими установками вы будете руководствоваться при подборе? Каким образом будете учитывать индивидуальные особенности людей и особенности командной деятельности? Наметьте план мероприятий по созданию и сплочению команды.</w:t>
      </w:r>
    </w:p>
    <w:p w:rsidR="00AE117E" w:rsidRDefault="00AE117E" w:rsidP="00322449">
      <w:pPr>
        <w:pStyle w:val="ListParagraph"/>
        <w:ind w:left="0" w:firstLine="709"/>
        <w:jc w:val="both"/>
      </w:pPr>
    </w:p>
    <w:p w:rsidR="00AE117E" w:rsidRPr="00955E83" w:rsidRDefault="00AE117E" w:rsidP="00955E83">
      <w:pPr>
        <w:pStyle w:val="ListParagraph"/>
        <w:ind w:left="0" w:firstLine="709"/>
        <w:jc w:val="both"/>
        <w:rPr>
          <w:b/>
        </w:rPr>
      </w:pPr>
      <w:r w:rsidRPr="00955E83">
        <w:rPr>
          <w:b/>
        </w:rPr>
        <w:t>Тема 6:Социально-психологическая структура команды (проводится в форме практической подготовки)</w:t>
      </w:r>
    </w:p>
    <w:p w:rsidR="00AE117E" w:rsidRPr="00955E83" w:rsidRDefault="00AE117E" w:rsidP="00955E83">
      <w:pPr>
        <w:pStyle w:val="ListParagraph"/>
        <w:ind w:left="0" w:firstLine="709"/>
        <w:jc w:val="both"/>
        <w:rPr>
          <w:i/>
        </w:rPr>
      </w:pPr>
      <w:r w:rsidRPr="00955E83">
        <w:rPr>
          <w:i/>
        </w:rPr>
        <w:t>Вопросы к занятию</w:t>
      </w:r>
    </w:p>
    <w:p w:rsidR="00AE117E" w:rsidRPr="00955E83" w:rsidRDefault="00AE117E" w:rsidP="00955E83">
      <w:pPr>
        <w:pStyle w:val="ListParagraph"/>
        <w:ind w:left="0" w:firstLine="709"/>
        <w:jc w:val="both"/>
      </w:pPr>
      <w:r w:rsidRPr="00955E83">
        <w:t xml:space="preserve">1. Социальная группа, ее структура. </w:t>
      </w:r>
    </w:p>
    <w:p w:rsidR="00AE117E" w:rsidRPr="00955E83" w:rsidRDefault="00AE117E" w:rsidP="00955E83">
      <w:pPr>
        <w:pStyle w:val="ListParagraph"/>
        <w:ind w:left="0" w:firstLine="709"/>
        <w:jc w:val="both"/>
      </w:pPr>
      <w:r w:rsidRPr="00955E83">
        <w:t xml:space="preserve">2. Малая группа. </w:t>
      </w:r>
    </w:p>
    <w:p w:rsidR="00AE117E" w:rsidRPr="00955E83" w:rsidRDefault="00AE117E" w:rsidP="00955E83">
      <w:pPr>
        <w:pStyle w:val="ListParagraph"/>
        <w:ind w:left="0" w:firstLine="709"/>
        <w:jc w:val="both"/>
      </w:pPr>
      <w:r w:rsidRPr="00955E83">
        <w:t xml:space="preserve">3. Основные характеристики коллектива. </w:t>
      </w:r>
    </w:p>
    <w:p w:rsidR="00AE117E" w:rsidRPr="00955E83" w:rsidRDefault="00AE117E" w:rsidP="00955E83">
      <w:pPr>
        <w:pStyle w:val="ListParagraph"/>
        <w:ind w:left="0" w:firstLine="709"/>
        <w:jc w:val="both"/>
      </w:pPr>
      <w:r w:rsidRPr="00955E83">
        <w:t xml:space="preserve">4. Формальные и неформальные коллективы. </w:t>
      </w:r>
    </w:p>
    <w:p w:rsidR="00AE117E" w:rsidRPr="00955E83" w:rsidRDefault="00AE117E" w:rsidP="00955E83">
      <w:pPr>
        <w:pStyle w:val="ListParagraph"/>
        <w:ind w:left="0" w:firstLine="709"/>
        <w:jc w:val="both"/>
      </w:pPr>
      <w:r w:rsidRPr="00955E83">
        <w:t xml:space="preserve">5. Внутренняя социально-психологическая структура. </w:t>
      </w:r>
    </w:p>
    <w:p w:rsidR="00AE117E" w:rsidRPr="00955E83" w:rsidRDefault="00AE117E" w:rsidP="00955E83">
      <w:pPr>
        <w:pStyle w:val="ListParagraph"/>
        <w:ind w:left="0" w:firstLine="709"/>
        <w:jc w:val="both"/>
      </w:pPr>
      <w:r w:rsidRPr="00955E83">
        <w:t>6. Социальная структура группы: статусно-ролевые отношения, профессиовально-квалификационные характеристики и половозрастной состав.</w:t>
      </w:r>
    </w:p>
    <w:p w:rsidR="00AE117E" w:rsidRDefault="00AE117E" w:rsidP="00323C8F">
      <w:pPr>
        <w:pStyle w:val="ListParagraph"/>
        <w:spacing w:line="120" w:lineRule="auto"/>
        <w:ind w:left="0"/>
        <w:jc w:val="both"/>
        <w:rPr>
          <w:b/>
        </w:rPr>
      </w:pPr>
    </w:p>
    <w:p w:rsidR="00AE117E" w:rsidRPr="00A2605C" w:rsidRDefault="00AE117E" w:rsidP="00955E83">
      <w:pPr>
        <w:pStyle w:val="NormalWeb"/>
        <w:spacing w:after="0"/>
        <w:ind w:firstLine="709"/>
        <w:jc w:val="both"/>
        <w:rPr>
          <w:rFonts w:ascii="Times New Roman" w:hAnsi="Times New Roman"/>
          <w:b/>
          <w:i/>
          <w:color w:val="auto"/>
          <w:sz w:val="24"/>
          <w:szCs w:val="24"/>
        </w:rPr>
      </w:pPr>
      <w:r w:rsidRPr="00A2605C">
        <w:rPr>
          <w:rStyle w:val="Strong"/>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AE117E" w:rsidRPr="00A2605C" w:rsidRDefault="00AE117E" w:rsidP="00955E83">
      <w:pPr>
        <w:pStyle w:val="NormalWeb"/>
        <w:spacing w:after="0" w:line="276" w:lineRule="auto"/>
        <w:ind w:firstLine="709"/>
        <w:jc w:val="both"/>
        <w:rPr>
          <w:rFonts w:ascii="Times New Roman" w:hAnsi="Times New Roman"/>
          <w:b/>
          <w:color w:val="auto"/>
          <w:sz w:val="24"/>
          <w:szCs w:val="24"/>
        </w:rPr>
      </w:pPr>
      <w:r>
        <w:rPr>
          <w:rStyle w:val="Strong"/>
          <w:rFonts w:ascii="Times New Roman" w:hAnsi="Times New Roman"/>
          <w:color w:val="auto"/>
          <w:sz w:val="24"/>
          <w:szCs w:val="24"/>
        </w:rPr>
        <w:t>Упражнение</w:t>
      </w:r>
      <w:r w:rsidRPr="00955E83">
        <w:rPr>
          <w:rStyle w:val="Strong"/>
          <w:rFonts w:ascii="Times New Roman" w:hAnsi="Times New Roman"/>
          <w:color w:val="auto"/>
          <w:sz w:val="24"/>
          <w:szCs w:val="24"/>
        </w:rPr>
        <w:t>.</w:t>
      </w:r>
      <w:r w:rsidRPr="00A2605C">
        <w:rPr>
          <w:rFonts w:ascii="Times New Roman" w:hAnsi="Times New Roman"/>
          <w:b/>
          <w:color w:val="auto"/>
          <w:sz w:val="24"/>
          <w:szCs w:val="24"/>
        </w:rPr>
        <w:t>Выполните упражнение «Разрешение противоречий в группе».</w:t>
      </w:r>
    </w:p>
    <w:p w:rsidR="00AE117E" w:rsidRPr="00955E83" w:rsidRDefault="00AE117E" w:rsidP="00955E83">
      <w:pPr>
        <w:pStyle w:val="NormalWeb"/>
        <w:spacing w:after="0" w:line="276" w:lineRule="auto"/>
        <w:ind w:firstLine="709"/>
        <w:jc w:val="both"/>
        <w:rPr>
          <w:rFonts w:ascii="Times New Roman" w:hAnsi="Times New Roman"/>
          <w:color w:val="auto"/>
          <w:sz w:val="24"/>
          <w:szCs w:val="24"/>
        </w:rPr>
      </w:pPr>
      <w:r w:rsidRPr="00955E83">
        <w:rPr>
          <w:rFonts w:ascii="Times New Roman" w:hAnsi="Times New Roman"/>
          <w:i/>
          <w:iCs/>
          <w:color w:val="auto"/>
          <w:sz w:val="24"/>
          <w:szCs w:val="24"/>
        </w:rPr>
        <w:t>Цель:</w:t>
      </w:r>
      <w:r w:rsidRPr="00955E83">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AE117E" w:rsidRPr="00A2605C" w:rsidRDefault="00AE117E" w:rsidP="00955E83">
      <w:pPr>
        <w:pStyle w:val="NormalWeb"/>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Условия.</w:t>
      </w:r>
      <w:r w:rsidRPr="00A2605C">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AE117E" w:rsidRPr="00A2605C" w:rsidRDefault="00AE117E" w:rsidP="00955E83">
      <w:pPr>
        <w:pStyle w:val="NormalWeb"/>
        <w:spacing w:after="0" w:line="276" w:lineRule="auto"/>
        <w:ind w:firstLine="709"/>
        <w:jc w:val="both"/>
        <w:rPr>
          <w:rFonts w:ascii="Times New Roman" w:hAnsi="Times New Roman"/>
          <w:color w:val="auto"/>
          <w:sz w:val="24"/>
          <w:szCs w:val="24"/>
        </w:rPr>
      </w:pPr>
      <w:r w:rsidRPr="00A2605C">
        <w:rPr>
          <w:rFonts w:ascii="Times New Roman" w:hAnsi="Times New Roman"/>
          <w:color w:val="auto"/>
          <w:sz w:val="24"/>
          <w:szCs w:val="24"/>
        </w:rPr>
        <w:t>Процедура проведения следующая:</w:t>
      </w:r>
    </w:p>
    <w:p w:rsidR="00AE117E" w:rsidRPr="00A2605C" w:rsidRDefault="00AE117E" w:rsidP="00955E83">
      <w:pPr>
        <w:pStyle w:val="NormalWeb"/>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1 (5 мин).</w:t>
      </w:r>
      <w:r w:rsidRPr="00A2605C">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AE117E" w:rsidRPr="00A2605C" w:rsidRDefault="00AE117E" w:rsidP="00955E83">
      <w:pPr>
        <w:pStyle w:val="NormalWeb"/>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2 (20 мин).</w:t>
      </w:r>
      <w:r w:rsidRPr="00A2605C">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AE117E" w:rsidRPr="00A2605C" w:rsidRDefault="00AE117E" w:rsidP="00955E83">
      <w:pPr>
        <w:pStyle w:val="NormalWeb"/>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3 (10 мин).</w:t>
      </w:r>
      <w:r w:rsidRPr="00A2605C">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AE117E" w:rsidRPr="00A2605C" w:rsidRDefault="00AE117E" w:rsidP="00955E83">
      <w:pPr>
        <w:pStyle w:val="NormalWeb"/>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4 (20 мин.).</w:t>
      </w:r>
      <w:r w:rsidRPr="00A2605C">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AE117E" w:rsidRPr="00A2605C" w:rsidRDefault="00AE117E" w:rsidP="00955E83">
      <w:pPr>
        <w:pStyle w:val="NormalWeb"/>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5 (25 мин.).</w:t>
      </w:r>
      <w:r w:rsidRPr="00A2605C">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AE117E" w:rsidRPr="00A2605C" w:rsidRDefault="00AE117E" w:rsidP="00955E83">
      <w:pPr>
        <w:pStyle w:val="NormalWeb"/>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 xml:space="preserve">Примечание. </w:t>
      </w:r>
      <w:r w:rsidRPr="00A2605C">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AE117E" w:rsidRPr="00A2605C" w:rsidRDefault="00AE117E" w:rsidP="00955E83">
      <w:pPr>
        <w:pStyle w:val="NormalWeb"/>
        <w:spacing w:after="0"/>
        <w:ind w:firstLine="709"/>
        <w:jc w:val="both"/>
        <w:rPr>
          <w:rFonts w:ascii="Times New Roman" w:hAnsi="Times New Roman"/>
          <w:color w:val="auto"/>
          <w:sz w:val="24"/>
          <w:szCs w:val="24"/>
        </w:rPr>
      </w:pPr>
      <w:r>
        <w:rPr>
          <w:rStyle w:val="Strong"/>
          <w:rFonts w:ascii="Times New Roman" w:hAnsi="Times New Roman"/>
          <w:color w:val="auto"/>
          <w:sz w:val="24"/>
          <w:szCs w:val="24"/>
        </w:rPr>
        <w:t>Задание</w:t>
      </w:r>
      <w:r w:rsidRPr="00A2605C">
        <w:rPr>
          <w:rStyle w:val="Strong"/>
          <w:rFonts w:ascii="Times New Roman" w:hAnsi="Times New Roman"/>
          <w:color w:val="auto"/>
          <w:sz w:val="24"/>
          <w:szCs w:val="24"/>
        </w:rPr>
        <w:t>.</w:t>
      </w:r>
      <w:r w:rsidRPr="00A2605C">
        <w:rPr>
          <w:rFonts w:ascii="Times New Roman" w:hAnsi="Times New Roman"/>
          <w:color w:val="auto"/>
          <w:sz w:val="24"/>
          <w:szCs w:val="24"/>
        </w:rPr>
        <w:t>Дайте рекомендации для уменьшения социальной лености.</w:t>
      </w:r>
    </w:p>
    <w:p w:rsidR="00AE117E" w:rsidRDefault="00AE117E" w:rsidP="00323C8F">
      <w:pPr>
        <w:pStyle w:val="NormalWeb"/>
        <w:spacing w:after="0" w:line="120" w:lineRule="auto"/>
        <w:ind w:firstLine="709"/>
        <w:jc w:val="both"/>
        <w:rPr>
          <w:rFonts w:ascii="Times New Roman" w:hAnsi="Times New Roman"/>
          <w:i/>
          <w:color w:val="auto"/>
          <w:sz w:val="24"/>
          <w:szCs w:val="24"/>
        </w:rPr>
      </w:pPr>
    </w:p>
    <w:p w:rsidR="00AE117E" w:rsidRDefault="00AE117E" w:rsidP="00955E83">
      <w:pPr>
        <w:pStyle w:val="NormalWeb"/>
        <w:spacing w:after="0"/>
        <w:ind w:firstLine="709"/>
        <w:jc w:val="both"/>
        <w:rPr>
          <w:rStyle w:val="Strong"/>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Style w:val="Strong"/>
          <w:rFonts w:ascii="Times New Roman" w:hAnsi="Times New Roman"/>
          <w:color w:val="auto"/>
          <w:sz w:val="24"/>
          <w:szCs w:val="24"/>
        </w:rPr>
        <w:t>Проведениеизмерения внутригрупповых отношенийметодом социометрии</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В предлагаемой таблице 4 прочтите сначала утверждения слева, затем утверждения справа.после этого поставьте в средней части ту оценку из семи предложенных (от +3 до –3), которая, по Вашему мнению, соответствует истине.</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E117E" w:rsidRPr="00A2605C" w:rsidRDefault="00AE117E" w:rsidP="00955E83">
      <w:pPr>
        <w:pStyle w:val="NormalWeb"/>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AE117E" w:rsidRDefault="00AE117E" w:rsidP="00A2605C">
      <w:pPr>
        <w:pStyle w:val="NormalWeb"/>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2</w:t>
      </w:r>
    </w:p>
    <w:p w:rsidR="00AE117E" w:rsidRPr="00955E83" w:rsidRDefault="00AE117E" w:rsidP="00A2605C">
      <w:pPr>
        <w:pStyle w:val="NormalWeb"/>
        <w:spacing w:after="0"/>
        <w:ind w:firstLine="709"/>
        <w:jc w:val="center"/>
        <w:rPr>
          <w:rFonts w:ascii="Times New Roman" w:hAnsi="Times New Roman"/>
          <w:color w:val="auto"/>
          <w:sz w:val="24"/>
          <w:szCs w:val="24"/>
        </w:rPr>
      </w:pPr>
      <w:r w:rsidRPr="00955E83">
        <w:rPr>
          <w:rStyle w:val="Strong"/>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541"/>
        <w:gridCol w:w="993"/>
        <w:gridCol w:w="4114"/>
      </w:tblGrid>
      <w:tr w:rsidR="00AE117E" w:rsidTr="0020232B">
        <w:tc>
          <w:tcPr>
            <w:tcW w:w="4541" w:type="dxa"/>
          </w:tcPr>
          <w:p w:rsidR="00AE117E" w:rsidRPr="00887E86" w:rsidRDefault="00AE117E" w:rsidP="0020232B">
            <w:pPr>
              <w:jc w:val="center"/>
            </w:pPr>
            <w:r w:rsidRPr="00887E86">
              <w:t>Утверждение</w:t>
            </w:r>
          </w:p>
        </w:tc>
        <w:tc>
          <w:tcPr>
            <w:tcW w:w="993" w:type="dxa"/>
          </w:tcPr>
          <w:p w:rsidR="00AE117E" w:rsidRPr="00887E86" w:rsidRDefault="00AE117E" w:rsidP="0020232B">
            <w:pPr>
              <w:jc w:val="center"/>
            </w:pPr>
            <w:r w:rsidRPr="00887E86">
              <w:t>Оценка, баллов</w:t>
            </w:r>
          </w:p>
        </w:tc>
        <w:tc>
          <w:tcPr>
            <w:tcW w:w="4114" w:type="dxa"/>
          </w:tcPr>
          <w:p w:rsidR="00AE117E" w:rsidRPr="00887E86" w:rsidRDefault="00AE117E" w:rsidP="0020232B">
            <w:pPr>
              <w:jc w:val="center"/>
            </w:pPr>
            <w:r w:rsidRPr="00887E86">
              <w:t>Утверждение</w:t>
            </w:r>
          </w:p>
        </w:tc>
      </w:tr>
      <w:tr w:rsidR="00AE117E" w:rsidTr="0020232B">
        <w:tc>
          <w:tcPr>
            <w:tcW w:w="4541" w:type="dxa"/>
          </w:tcPr>
          <w:p w:rsidR="00AE117E" w:rsidRPr="00887E86" w:rsidRDefault="00AE117E" w:rsidP="0020232B">
            <w:pPr>
              <w:jc w:val="both"/>
            </w:pPr>
            <w:r w:rsidRPr="00887E86">
              <w:t>1. Преобладает бодрое, жизнерадостное настроение</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1. Преобладает подавленное настроение</w:t>
            </w:r>
          </w:p>
        </w:tc>
      </w:tr>
      <w:tr w:rsidR="00AE117E" w:rsidTr="0020232B">
        <w:tc>
          <w:tcPr>
            <w:tcW w:w="4541" w:type="dxa"/>
          </w:tcPr>
          <w:p w:rsidR="00AE117E" w:rsidRPr="00887E86" w:rsidRDefault="00AE117E" w:rsidP="0020232B">
            <w:pPr>
              <w:jc w:val="both"/>
            </w:pPr>
            <w:r w:rsidRPr="00887E86">
              <w:t>2. Доброжелательность во взаимоотношениях, взаимные симпатии</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2. Конфликтность в отношениях, агрессивность, антипатии</w:t>
            </w:r>
          </w:p>
        </w:tc>
      </w:tr>
      <w:tr w:rsidR="00AE117E" w:rsidTr="0020232B">
        <w:tc>
          <w:tcPr>
            <w:tcW w:w="4541" w:type="dxa"/>
          </w:tcPr>
          <w:p w:rsidR="00AE117E" w:rsidRPr="00887E86" w:rsidRDefault="00AE117E" w:rsidP="0020232B">
            <w:pPr>
              <w:jc w:val="both"/>
            </w:pPr>
            <w:r w:rsidRPr="00887E86">
              <w:t>3. Членам коллектива нравится быть вместе</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3. Члены коллектива выражают отрицательное отношение к совместной деятельности</w:t>
            </w:r>
          </w:p>
        </w:tc>
      </w:tr>
      <w:tr w:rsidR="00AE117E" w:rsidTr="0020232B">
        <w:tc>
          <w:tcPr>
            <w:tcW w:w="4541" w:type="dxa"/>
          </w:tcPr>
          <w:p w:rsidR="00AE117E" w:rsidRPr="00887E86" w:rsidRDefault="00AE117E" w:rsidP="0020232B">
            <w:pPr>
              <w:jc w:val="both"/>
            </w:pPr>
            <w:r w:rsidRPr="00887E86">
              <w:t>4. Успехи или неудачи товарищей вызывают сопереживание</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4. Успехи вызывают зависть, неудачи – злорадство</w:t>
            </w:r>
          </w:p>
        </w:tc>
      </w:tr>
      <w:tr w:rsidR="00AE117E" w:rsidTr="0020232B">
        <w:tc>
          <w:tcPr>
            <w:tcW w:w="4541" w:type="dxa"/>
          </w:tcPr>
          <w:p w:rsidR="00AE117E" w:rsidRPr="00887E86" w:rsidRDefault="00AE117E" w:rsidP="0020232B">
            <w:pPr>
              <w:jc w:val="both"/>
            </w:pPr>
            <w:r w:rsidRPr="00887E86">
              <w:t>5. Члены коллектива с уважением относятся к мнению друг друга</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5. Каждый нетерпим к мнению товарищей</w:t>
            </w:r>
          </w:p>
        </w:tc>
      </w:tr>
      <w:tr w:rsidR="00AE117E" w:rsidTr="0020232B">
        <w:tc>
          <w:tcPr>
            <w:tcW w:w="4541" w:type="dxa"/>
          </w:tcPr>
          <w:p w:rsidR="00AE117E" w:rsidRPr="00887E86" w:rsidRDefault="00AE117E" w:rsidP="0020232B">
            <w:pPr>
              <w:jc w:val="both"/>
            </w:pPr>
            <w:r w:rsidRPr="00887E86">
              <w:t>6. Один – за всех и все – за одного</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6. Каждый сам за себя</w:t>
            </w:r>
          </w:p>
        </w:tc>
      </w:tr>
      <w:tr w:rsidR="00AE117E" w:rsidTr="0020232B">
        <w:tc>
          <w:tcPr>
            <w:tcW w:w="4541" w:type="dxa"/>
          </w:tcPr>
          <w:p w:rsidR="00AE117E" w:rsidRPr="00887E86" w:rsidRDefault="00AE117E" w:rsidP="0020232B">
            <w:pPr>
              <w:jc w:val="both"/>
            </w:pPr>
            <w:r w:rsidRPr="00887E86">
              <w:t>7. Чувство гордости за каждого члена коллектива</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7. Равнодушны друг к другу, успехам и неудачам</w:t>
            </w:r>
          </w:p>
        </w:tc>
      </w:tr>
      <w:tr w:rsidR="00AE117E" w:rsidTr="0020232B">
        <w:tc>
          <w:tcPr>
            <w:tcW w:w="4541" w:type="dxa"/>
          </w:tcPr>
          <w:p w:rsidR="00AE117E" w:rsidRPr="00887E86" w:rsidRDefault="00AE117E" w:rsidP="0020232B">
            <w:pPr>
              <w:jc w:val="both"/>
            </w:pPr>
            <w:r w:rsidRPr="00887E86">
              <w:t>8. Каждый активен, полон энергии</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8. Каждый инертен, пассивен</w:t>
            </w:r>
          </w:p>
        </w:tc>
      </w:tr>
      <w:tr w:rsidR="00AE117E" w:rsidTr="0020232B">
        <w:tc>
          <w:tcPr>
            <w:tcW w:w="4541" w:type="dxa"/>
          </w:tcPr>
          <w:p w:rsidR="00AE117E" w:rsidRPr="00887E86" w:rsidRDefault="00AE117E" w:rsidP="0020232B">
            <w:pPr>
              <w:jc w:val="both"/>
            </w:pPr>
            <w:r w:rsidRPr="00887E86">
              <w:t>9. Совместные дела всех увлекают</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9. Коллектив невозможно поднять на совместное дело</w:t>
            </w:r>
          </w:p>
        </w:tc>
      </w:tr>
      <w:tr w:rsidR="00AE117E" w:rsidTr="0020232B">
        <w:tc>
          <w:tcPr>
            <w:tcW w:w="4541" w:type="dxa"/>
          </w:tcPr>
          <w:p w:rsidR="00AE117E" w:rsidRPr="00887E86" w:rsidRDefault="00AE117E" w:rsidP="0020232B">
            <w:pPr>
              <w:jc w:val="both"/>
            </w:pPr>
            <w:r w:rsidRPr="00887E86">
              <w:t>10. В коллективе справедливо относятся друг к другу</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10. Коллектив распадается на привилегированных и отверженных</w:t>
            </w:r>
          </w:p>
        </w:tc>
      </w:tr>
    </w:tbl>
    <w:p w:rsidR="00AE117E" w:rsidRDefault="00AE117E" w:rsidP="00323C8F">
      <w:pPr>
        <w:pStyle w:val="NormalWeb"/>
        <w:spacing w:after="0" w:line="120" w:lineRule="auto"/>
        <w:ind w:firstLine="709"/>
        <w:jc w:val="both"/>
        <w:rPr>
          <w:i/>
          <w:iCs/>
          <w:sz w:val="28"/>
          <w:szCs w:val="28"/>
        </w:rPr>
      </w:pPr>
    </w:p>
    <w:p w:rsidR="00AE117E" w:rsidRPr="00955E83" w:rsidRDefault="00AE117E" w:rsidP="00955E83">
      <w:pPr>
        <w:pStyle w:val="NormalWeb"/>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AE117E" w:rsidRPr="00955E83" w:rsidRDefault="00AE117E" w:rsidP="00955E83">
      <w:pPr>
        <w:pStyle w:val="NormalWeb"/>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AE117E" w:rsidRPr="00955E83" w:rsidRDefault="00AE117E" w:rsidP="00955E83">
      <w:pPr>
        <w:pStyle w:val="NormalWeb"/>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AE117E" w:rsidRPr="00955E83" w:rsidRDefault="00AE117E" w:rsidP="00955E83">
      <w:pPr>
        <w:pStyle w:val="NormalWeb"/>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AE117E" w:rsidRDefault="00AE117E" w:rsidP="00092C77">
      <w:pPr>
        <w:pStyle w:val="ListParagraph"/>
        <w:ind w:left="0"/>
        <w:jc w:val="both"/>
        <w:rPr>
          <w:b/>
        </w:rPr>
      </w:pPr>
    </w:p>
    <w:p w:rsidR="00AE117E" w:rsidRPr="00A2605C" w:rsidRDefault="00AE117E" w:rsidP="00A2605C">
      <w:pPr>
        <w:pStyle w:val="ListParagraph"/>
        <w:jc w:val="both"/>
        <w:rPr>
          <w:b/>
        </w:rPr>
      </w:pPr>
      <w:r w:rsidRPr="00A2605C">
        <w:rPr>
          <w:b/>
        </w:rPr>
        <w:t xml:space="preserve">Тема </w:t>
      </w:r>
      <w:r>
        <w:rPr>
          <w:b/>
        </w:rPr>
        <w:t>7</w:t>
      </w:r>
      <w:r w:rsidRPr="00A2605C">
        <w:rPr>
          <w:b/>
        </w:rPr>
        <w:t>: Формирование эффективных команд</w:t>
      </w:r>
    </w:p>
    <w:p w:rsidR="00AE117E" w:rsidRPr="00A2605C" w:rsidRDefault="00AE117E" w:rsidP="00A2605C">
      <w:pPr>
        <w:pStyle w:val="ListParagraph"/>
        <w:ind w:left="0" w:firstLine="709"/>
        <w:jc w:val="both"/>
        <w:rPr>
          <w:i/>
        </w:rPr>
      </w:pPr>
      <w:r w:rsidRPr="00A2605C">
        <w:rPr>
          <w:i/>
        </w:rPr>
        <w:t>Вопросы к занятию</w:t>
      </w:r>
    </w:p>
    <w:p w:rsidR="00AE117E" w:rsidRDefault="00AE117E" w:rsidP="00A2605C">
      <w:pPr>
        <w:ind w:firstLine="709"/>
        <w:jc w:val="both"/>
      </w:pPr>
      <w:r>
        <w:t xml:space="preserve">1. </w:t>
      </w:r>
      <w:r w:rsidRPr="00425421">
        <w:t xml:space="preserve">Параметры образования команды. </w:t>
      </w:r>
    </w:p>
    <w:p w:rsidR="00AE117E" w:rsidRDefault="00AE117E" w:rsidP="00A2605C">
      <w:pPr>
        <w:ind w:firstLine="709"/>
        <w:jc w:val="both"/>
      </w:pPr>
      <w:r>
        <w:t xml:space="preserve">2. </w:t>
      </w:r>
      <w:r w:rsidRPr="00425421">
        <w:t xml:space="preserve">Принципы проектирования эффективных организаций. </w:t>
      </w:r>
    </w:p>
    <w:p w:rsidR="00AE117E" w:rsidRDefault="00AE117E" w:rsidP="00A2605C">
      <w:pPr>
        <w:ind w:firstLine="709"/>
        <w:jc w:val="both"/>
      </w:pPr>
      <w:r>
        <w:t xml:space="preserve">3. </w:t>
      </w:r>
      <w:r w:rsidRPr="00425421">
        <w:t xml:space="preserve">Влияние внешних факторов на проектирование эффективной организации. </w:t>
      </w:r>
    </w:p>
    <w:p w:rsidR="00AE117E" w:rsidRDefault="00AE117E" w:rsidP="00A2605C">
      <w:pPr>
        <w:ind w:firstLine="709"/>
        <w:jc w:val="both"/>
      </w:pPr>
      <w:r>
        <w:t xml:space="preserve">4. </w:t>
      </w:r>
      <w:r w:rsidRPr="00425421">
        <w:t xml:space="preserve">Внутренние элементы структуры организации. </w:t>
      </w:r>
    </w:p>
    <w:p w:rsidR="00AE117E" w:rsidRDefault="00AE117E" w:rsidP="00A2605C">
      <w:pPr>
        <w:ind w:firstLine="709"/>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AE117E" w:rsidRDefault="00AE117E" w:rsidP="00A2605C">
      <w:pPr>
        <w:ind w:firstLine="709"/>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AE117E" w:rsidRDefault="00AE117E" w:rsidP="00A2605C">
      <w:pPr>
        <w:pStyle w:val="ListParagraph"/>
        <w:ind w:left="0" w:firstLine="709"/>
        <w:jc w:val="both"/>
        <w:rPr>
          <w:b/>
        </w:rPr>
      </w:pPr>
      <w:r>
        <w:t xml:space="preserve">7. </w:t>
      </w:r>
      <w:r w:rsidRPr="00425421">
        <w:t>Стадии развития коллектива (притирка, конфликт, эксперимент, решение проблем, формирование прочных связей).</w:t>
      </w:r>
    </w:p>
    <w:p w:rsidR="00AE117E" w:rsidRDefault="00AE117E" w:rsidP="00092C77">
      <w:pPr>
        <w:pStyle w:val="ListParagraph"/>
        <w:ind w:left="0"/>
        <w:jc w:val="both"/>
        <w:rPr>
          <w:b/>
        </w:rPr>
      </w:pPr>
    </w:p>
    <w:p w:rsidR="00AE117E" w:rsidRPr="001E44EF" w:rsidRDefault="00AE117E" w:rsidP="001E44EF">
      <w:pPr>
        <w:pStyle w:val="ListParagraph"/>
        <w:ind w:left="0" w:firstLine="709"/>
        <w:jc w:val="both"/>
        <w:rPr>
          <w:b/>
        </w:rPr>
      </w:pPr>
      <w:r w:rsidRPr="001E44EF">
        <w:rPr>
          <w:i/>
        </w:rPr>
        <w:t>Практическое задание 1:</w:t>
      </w:r>
      <w:r w:rsidRPr="001E44EF">
        <w:rPr>
          <w:b/>
        </w:rPr>
        <w:t>Формирование управленческих команд»</w:t>
      </w:r>
    </w:p>
    <w:p w:rsidR="00AE117E" w:rsidRPr="001E44EF" w:rsidRDefault="00AE117E" w:rsidP="001E44EF">
      <w:pPr>
        <w:pStyle w:val="ListParagraph"/>
        <w:ind w:left="0" w:firstLine="709"/>
        <w:jc w:val="both"/>
      </w:pPr>
      <w:r w:rsidRPr="001E44EF">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AE117E" w:rsidRPr="001E44EF" w:rsidRDefault="00AE117E" w:rsidP="001E44EF">
      <w:pPr>
        <w:pStyle w:val="ListParagraph"/>
        <w:ind w:left="0" w:firstLine="709"/>
        <w:jc w:val="both"/>
      </w:pPr>
      <w:r w:rsidRPr="001E44EF">
        <w:rPr>
          <w:b/>
        </w:rPr>
        <w:t>Цель.</w:t>
      </w:r>
      <w:r w:rsidRPr="001E44EF">
        <w:t>Получить представление о принципах формирования управленческой команды.</w:t>
      </w:r>
    </w:p>
    <w:p w:rsidR="00AE117E" w:rsidRPr="001E44EF" w:rsidRDefault="00AE117E" w:rsidP="001E44EF">
      <w:pPr>
        <w:pStyle w:val="ListParagraph"/>
        <w:ind w:left="0" w:firstLine="709"/>
        <w:jc w:val="both"/>
      </w:pPr>
      <w:r w:rsidRPr="001E44EF">
        <w:rPr>
          <w:b/>
        </w:rPr>
        <w:t>Задание.</w:t>
      </w:r>
      <w:r w:rsidRPr="001E44EF">
        <w:t xml:space="preserve"> Проанализируйте приведенные в табл. </w:t>
      </w:r>
      <w:r>
        <w:t>3</w:t>
      </w:r>
      <w:r w:rsidRPr="001E44EF">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 </w:t>
      </w:r>
      <w:r>
        <w:t>3</w:t>
      </w:r>
    </w:p>
    <w:p w:rsidR="00AE117E" w:rsidRPr="001E44EF" w:rsidRDefault="00AE117E" w:rsidP="001E44EF">
      <w:pPr>
        <w:pStyle w:val="ListParagraph"/>
        <w:ind w:left="0" w:firstLine="709"/>
        <w:jc w:val="both"/>
      </w:pPr>
      <w:r w:rsidRPr="001E44EF">
        <w:t>Основные принципы формирования управленческих команд.</w:t>
      </w:r>
    </w:p>
    <w:p w:rsidR="00AE117E" w:rsidRPr="001E44EF" w:rsidRDefault="00AE117E" w:rsidP="001E44EF">
      <w:pPr>
        <w:pStyle w:val="ListParagraph"/>
        <w:ind w:left="0" w:firstLine="709"/>
        <w:jc w:val="both"/>
      </w:pPr>
      <w:r w:rsidRPr="001E44EF">
        <w:t>1. Принцип «дополнения».</w:t>
      </w:r>
    </w:p>
    <w:p w:rsidR="00AE117E" w:rsidRPr="001E44EF" w:rsidRDefault="00AE117E" w:rsidP="001E44EF">
      <w:pPr>
        <w:pStyle w:val="ListParagraph"/>
        <w:ind w:left="0" w:firstLine="709"/>
        <w:jc w:val="both"/>
      </w:pPr>
      <w:r w:rsidRPr="001E44EF">
        <w:t>2. Принцип «согласия целей».</w:t>
      </w:r>
    </w:p>
    <w:p w:rsidR="00AE117E" w:rsidRPr="001E44EF" w:rsidRDefault="00AE117E" w:rsidP="001E44EF">
      <w:pPr>
        <w:pStyle w:val="ListParagraph"/>
        <w:ind w:left="0" w:firstLine="709"/>
        <w:jc w:val="both"/>
      </w:pPr>
      <w:r w:rsidRPr="001E44EF">
        <w:t>3. Принцип конкретности, персонификации заданий, ролей, ответственности каждого члена команды.</w:t>
      </w:r>
    </w:p>
    <w:p w:rsidR="00AE117E" w:rsidRPr="001E44EF" w:rsidRDefault="00AE117E" w:rsidP="001E44EF">
      <w:pPr>
        <w:pStyle w:val="ListParagraph"/>
        <w:ind w:left="0" w:firstLine="709"/>
        <w:jc w:val="both"/>
      </w:pPr>
      <w:r w:rsidRPr="001E44EF">
        <w:t>4. Принцип делового сотрудничества.</w:t>
      </w:r>
    </w:p>
    <w:p w:rsidR="00AE117E" w:rsidRDefault="00AE117E" w:rsidP="001E44EF">
      <w:pPr>
        <w:pStyle w:val="ListParagraph"/>
        <w:ind w:left="0" w:firstLine="709"/>
        <w:jc w:val="both"/>
      </w:pPr>
      <w:r w:rsidRPr="001E44EF">
        <w:t>5. Принцип обмена информацией.</w:t>
      </w:r>
    </w:p>
    <w:p w:rsidR="00AE117E" w:rsidRDefault="00AE117E" w:rsidP="001E44EF">
      <w:pPr>
        <w:pStyle w:val="NormalWeb"/>
        <w:spacing w:after="0"/>
        <w:ind w:firstLine="709"/>
        <w:jc w:val="right"/>
        <w:rPr>
          <w:rFonts w:ascii="Times New Roman" w:hAnsi="Times New Roman"/>
          <w:color w:val="auto"/>
          <w:sz w:val="24"/>
          <w:szCs w:val="24"/>
        </w:rPr>
      </w:pPr>
    </w:p>
    <w:p w:rsidR="00AE117E" w:rsidRDefault="00AE117E" w:rsidP="001E44EF">
      <w:pPr>
        <w:pStyle w:val="NormalWeb"/>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AE117E" w:rsidRPr="001E44EF" w:rsidRDefault="00AE117E" w:rsidP="001E44EF">
      <w:pPr>
        <w:pStyle w:val="p1"/>
        <w:spacing w:before="0" w:beforeAutospacing="0" w:after="0" w:afterAutospacing="0"/>
        <w:jc w:val="center"/>
        <w:rPr>
          <w:rStyle w:val="Strong"/>
          <w:b w:val="0"/>
          <w:lang w:val="ru-RU"/>
        </w:rPr>
      </w:pPr>
      <w:r w:rsidRPr="001E44EF">
        <w:rPr>
          <w:rStyle w:val="Strong"/>
          <w:b w:val="0"/>
        </w:rPr>
        <w:t>Характеристика принциповформированияуправленческих команд</w:t>
      </w:r>
    </w:p>
    <w:p w:rsidR="00AE117E" w:rsidRPr="001E44EF" w:rsidRDefault="00AE117E" w:rsidP="001E44EF">
      <w:pPr>
        <w:pStyle w:val="ListParagraph"/>
        <w:ind w:left="0" w:firstLine="709"/>
        <w:jc w:val="both"/>
      </w:pPr>
      <w:r w:rsidRPr="00136F7F">
        <w:rPr>
          <w:noProof/>
        </w:rPr>
        <w:pict>
          <v:shape id="Рисунок 2" o:spid="_x0000_i1026" type="#_x0000_t75" style="width:365.25pt;height:104.25pt;visibility:visible">
            <v:imagedata r:id="rId8" o:title=""/>
          </v:shape>
        </w:pict>
      </w:r>
    </w:p>
    <w:p w:rsidR="00AE117E" w:rsidRDefault="00AE117E" w:rsidP="001E44EF">
      <w:pPr>
        <w:pStyle w:val="ListParagraph"/>
        <w:ind w:left="0" w:firstLine="709"/>
        <w:jc w:val="both"/>
        <w:rPr>
          <w:b/>
        </w:rPr>
      </w:pPr>
      <w:r w:rsidRPr="00136F7F">
        <w:rPr>
          <w:noProof/>
        </w:rPr>
        <w:pict>
          <v:shape id="Рисунок 4" o:spid="_x0000_i1027" type="#_x0000_t75" alt="https://img.wikireading.ru/163820_36_i_036.png" style="width:364.5pt;height:177.75pt;visibility:visible">
            <v:imagedata r:id="rId9" o:title=""/>
          </v:shape>
        </w:pict>
      </w:r>
    </w:p>
    <w:p w:rsidR="00AE117E" w:rsidRDefault="00AE117E" w:rsidP="00092C77">
      <w:pPr>
        <w:pStyle w:val="ListParagraph"/>
        <w:ind w:left="0"/>
        <w:jc w:val="both"/>
        <w:rPr>
          <w:b/>
        </w:rPr>
      </w:pPr>
    </w:p>
    <w:p w:rsidR="00AE117E" w:rsidRPr="001E44EF" w:rsidRDefault="00AE117E" w:rsidP="001E44EF">
      <w:pPr>
        <w:pStyle w:val="ListParagraph"/>
        <w:jc w:val="both"/>
        <w:rPr>
          <w:b/>
        </w:rPr>
      </w:pPr>
      <w:r w:rsidRPr="001E44EF">
        <w:rPr>
          <w:i/>
        </w:rPr>
        <w:t>Практическое задание 2:</w:t>
      </w:r>
      <w:r w:rsidRPr="001E44EF">
        <w:rPr>
          <w:b/>
        </w:rPr>
        <w:t>«Анализ характеристик управленческих команд»</w:t>
      </w:r>
    </w:p>
    <w:p w:rsidR="00AE117E" w:rsidRPr="001E44EF" w:rsidRDefault="00AE117E" w:rsidP="001E44EF">
      <w:pPr>
        <w:pStyle w:val="ListParagraph"/>
        <w:jc w:val="both"/>
      </w:pPr>
      <w:r w:rsidRPr="001E44EF">
        <w:rPr>
          <w:b/>
        </w:rPr>
        <w:t>Цель.</w:t>
      </w:r>
      <w:r w:rsidRPr="001E44EF">
        <w:t>Получить навыки анализа управленческих команд.</w:t>
      </w:r>
    </w:p>
    <w:p w:rsidR="00AE117E" w:rsidRPr="001E44EF" w:rsidRDefault="00AE117E" w:rsidP="001E44EF">
      <w:pPr>
        <w:pStyle w:val="ListParagraph"/>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AE117E" w:rsidRPr="001E44EF" w:rsidRDefault="00AE117E" w:rsidP="001E44EF">
      <w:pPr>
        <w:pStyle w:val="ListParagraph"/>
        <w:ind w:left="0" w:firstLine="709"/>
        <w:jc w:val="both"/>
      </w:pPr>
      <w:r w:rsidRPr="001E44EF">
        <w:t>1. В команде каждый ее член стремится к лидерству, поскольку является профессионалом.</w:t>
      </w:r>
    </w:p>
    <w:p w:rsidR="00AE117E" w:rsidRPr="001E44EF" w:rsidRDefault="00AE117E" w:rsidP="001E44EF">
      <w:pPr>
        <w:pStyle w:val="ListParagraph"/>
        <w:ind w:left="0" w:firstLine="709"/>
        <w:jc w:val="both"/>
      </w:pPr>
      <w:r w:rsidRPr="001E44EF">
        <w:t>2. В команде один за всех и все за одного.</w:t>
      </w:r>
    </w:p>
    <w:p w:rsidR="00AE117E" w:rsidRPr="001E44EF" w:rsidRDefault="00AE117E" w:rsidP="001E44EF">
      <w:pPr>
        <w:pStyle w:val="ListParagraph"/>
        <w:ind w:left="0" w:firstLine="709"/>
        <w:jc w:val="both"/>
      </w:pPr>
      <w:r w:rsidRPr="001E44EF">
        <w:t>3. Все члены команды – единомышленники.</w:t>
      </w:r>
    </w:p>
    <w:p w:rsidR="00AE117E" w:rsidRPr="001E44EF" w:rsidRDefault="00AE117E" w:rsidP="001E44EF">
      <w:pPr>
        <w:pStyle w:val="ListParagraph"/>
        <w:ind w:left="0" w:firstLine="709"/>
        <w:jc w:val="both"/>
      </w:pPr>
      <w:r w:rsidRPr="001E44EF">
        <w:t>4. В команде важны вертикальные связи и формальные правила.</w:t>
      </w:r>
    </w:p>
    <w:p w:rsidR="00AE117E" w:rsidRPr="001E44EF" w:rsidRDefault="00AE117E" w:rsidP="001E44EF">
      <w:pPr>
        <w:pStyle w:val="ListParagraph"/>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AE117E" w:rsidRPr="001E44EF" w:rsidRDefault="00AE117E" w:rsidP="001E44EF">
      <w:pPr>
        <w:pStyle w:val="ListParagraph"/>
        <w:ind w:left="0" w:firstLine="709"/>
        <w:jc w:val="both"/>
      </w:pPr>
      <w:r w:rsidRPr="001E44EF">
        <w:t>6. Состав команды оптимален с точки зрения распределения ролей: генераторы – критики – организаторы.</w:t>
      </w:r>
    </w:p>
    <w:p w:rsidR="00AE117E" w:rsidRPr="001E44EF" w:rsidRDefault="00AE117E" w:rsidP="001E44EF">
      <w:pPr>
        <w:pStyle w:val="ListParagraph"/>
        <w:ind w:left="0" w:firstLine="709"/>
        <w:jc w:val="both"/>
      </w:pPr>
      <w:r w:rsidRPr="001E44EF">
        <w:t>7. В команде господствует культ буквы, а не мысли.</w:t>
      </w:r>
    </w:p>
    <w:p w:rsidR="00AE117E" w:rsidRPr="001E44EF" w:rsidRDefault="00AE117E" w:rsidP="001E44EF">
      <w:pPr>
        <w:pStyle w:val="ListParagraph"/>
        <w:ind w:left="0" w:firstLine="709"/>
        <w:jc w:val="both"/>
      </w:pPr>
      <w:r w:rsidRPr="001E44EF">
        <w:t>8. В команде полная взаимодополняемость и взаимозаменяемость за счет широкого профессионализма.</w:t>
      </w:r>
    </w:p>
    <w:p w:rsidR="00AE117E" w:rsidRPr="001E44EF" w:rsidRDefault="00AE117E" w:rsidP="001E44EF">
      <w:pPr>
        <w:pStyle w:val="ListParagraph"/>
        <w:ind w:left="0" w:firstLine="709"/>
        <w:jc w:val="both"/>
      </w:pPr>
      <w:r w:rsidRPr="001E44EF">
        <w:t>9. В команде преобладает мотивация к достижению цели и готов–ность к риску.</w:t>
      </w:r>
    </w:p>
    <w:p w:rsidR="00AE117E" w:rsidRPr="001E44EF" w:rsidRDefault="00AE117E" w:rsidP="001E44EF">
      <w:pPr>
        <w:pStyle w:val="ListParagraph"/>
        <w:ind w:left="0" w:firstLine="709"/>
        <w:jc w:val="both"/>
      </w:pPr>
      <w:r w:rsidRPr="001E44EF">
        <w:t>10. В команде царит культ власти. Авторитет утверждается на основании должности, а не заслуг.</w:t>
      </w:r>
    </w:p>
    <w:p w:rsidR="00AE117E" w:rsidRPr="001E44EF" w:rsidRDefault="00AE117E" w:rsidP="001E44EF">
      <w:pPr>
        <w:pStyle w:val="ListParagraph"/>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AE117E" w:rsidRDefault="00AE117E" w:rsidP="00092C77">
      <w:pPr>
        <w:pStyle w:val="ListParagraph"/>
        <w:ind w:left="0"/>
        <w:jc w:val="both"/>
        <w:rPr>
          <w:b/>
        </w:rPr>
      </w:pPr>
    </w:p>
    <w:p w:rsidR="00AE117E" w:rsidRPr="001E44EF" w:rsidRDefault="00AE117E" w:rsidP="001E44EF">
      <w:pPr>
        <w:pStyle w:val="ListParagraph"/>
        <w:ind w:left="0" w:firstLine="709"/>
        <w:jc w:val="both"/>
      </w:pPr>
      <w:r w:rsidRPr="001E44EF">
        <w:rPr>
          <w:i/>
        </w:rPr>
        <w:t>Практическое задание 3:</w:t>
      </w:r>
      <w:r w:rsidRPr="001E44EF">
        <w:rPr>
          <w:b/>
        </w:rPr>
        <w:t>«Эффективность групповой работы»</w:t>
      </w:r>
    </w:p>
    <w:p w:rsidR="00AE117E" w:rsidRPr="001E44EF" w:rsidRDefault="00AE117E" w:rsidP="001E44EF">
      <w:pPr>
        <w:pStyle w:val="ListParagraph"/>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AE117E" w:rsidRPr="001E44EF" w:rsidRDefault="00AE117E" w:rsidP="001E44EF">
      <w:pPr>
        <w:pStyle w:val="ListParagraph"/>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AE117E" w:rsidRPr="001E44EF" w:rsidRDefault="00AE117E" w:rsidP="001E44EF">
      <w:pPr>
        <w:pStyle w:val="ListParagraph"/>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AE117E" w:rsidRPr="00E9652B" w:rsidRDefault="00AE117E" w:rsidP="00E9652B">
      <w:pPr>
        <w:jc w:val="right"/>
      </w:pPr>
      <w:r w:rsidRPr="00E9652B">
        <w:t xml:space="preserve">Таблица 4. </w:t>
      </w:r>
    </w:p>
    <w:p w:rsidR="00AE117E" w:rsidRPr="00E9652B" w:rsidRDefault="00AE117E" w:rsidP="00E9652B">
      <w:pPr>
        <w:jc w:val="center"/>
      </w:pPr>
      <w:r w:rsidRPr="00E9652B">
        <w:t>Факторы эффективности групповой работы</w:t>
      </w:r>
    </w:p>
    <w:p w:rsidR="00AE117E" w:rsidRDefault="00AE117E" w:rsidP="00E9652B">
      <w:pPr>
        <w:pStyle w:val="ListParagraph"/>
        <w:ind w:left="0"/>
        <w:jc w:val="center"/>
        <w:rPr>
          <w:b/>
        </w:rPr>
      </w:pPr>
      <w:r w:rsidRPr="00136F7F">
        <w:rPr>
          <w:noProof/>
        </w:rPr>
        <w:pict>
          <v:shape id="Рисунок 8" o:spid="_x0000_i1028" type="#_x0000_t75" alt="https://img.wikireading.ru/163820_38_i_037.png" style="width:366pt;height:172.5pt;visibility:visible">
            <v:imagedata r:id="rId10" o:title=""/>
          </v:shape>
        </w:pict>
      </w:r>
    </w:p>
    <w:p w:rsidR="00AE117E" w:rsidRDefault="00AE117E" w:rsidP="00092C77">
      <w:pPr>
        <w:pStyle w:val="ListParagraph"/>
        <w:ind w:left="0"/>
        <w:jc w:val="both"/>
        <w:rPr>
          <w:b/>
        </w:rPr>
      </w:pPr>
    </w:p>
    <w:p w:rsidR="00AE117E" w:rsidRPr="00E9652B" w:rsidRDefault="00AE117E" w:rsidP="00E9652B">
      <w:pPr>
        <w:pStyle w:val="ListParagraph"/>
        <w:jc w:val="both"/>
        <w:rPr>
          <w:b/>
        </w:rPr>
      </w:pPr>
      <w:r w:rsidRPr="00E9652B">
        <w:rPr>
          <w:b/>
        </w:rPr>
        <w:t xml:space="preserve">Тема </w:t>
      </w:r>
      <w:r>
        <w:rPr>
          <w:b/>
        </w:rPr>
        <w:t>8</w:t>
      </w:r>
      <w:r w:rsidRPr="00E9652B">
        <w:rPr>
          <w:b/>
        </w:rPr>
        <w:t>: Управление деятельностью команды</w:t>
      </w:r>
    </w:p>
    <w:p w:rsidR="00AE117E" w:rsidRPr="00E9652B" w:rsidRDefault="00AE117E" w:rsidP="00E9652B">
      <w:pPr>
        <w:pStyle w:val="ListParagraph"/>
        <w:ind w:left="0" w:firstLine="708"/>
        <w:jc w:val="both"/>
        <w:rPr>
          <w:i/>
        </w:rPr>
      </w:pPr>
      <w:r w:rsidRPr="00E9652B">
        <w:rPr>
          <w:i/>
        </w:rPr>
        <w:t>Вопросы к занятию</w:t>
      </w:r>
    </w:p>
    <w:p w:rsidR="00AE117E" w:rsidRDefault="00AE117E" w:rsidP="00E9652B">
      <w:pPr>
        <w:ind w:firstLine="709"/>
        <w:jc w:val="both"/>
      </w:pPr>
      <w:r>
        <w:t xml:space="preserve">1. </w:t>
      </w:r>
      <w:r w:rsidRPr="00425421">
        <w:t xml:space="preserve">Лидерство в коллективе. </w:t>
      </w:r>
    </w:p>
    <w:p w:rsidR="00AE117E" w:rsidRDefault="00AE117E" w:rsidP="00E9652B">
      <w:pPr>
        <w:ind w:firstLine="709"/>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AE117E" w:rsidRDefault="00AE117E" w:rsidP="00E9652B">
      <w:pPr>
        <w:ind w:firstLine="709"/>
        <w:jc w:val="both"/>
      </w:pPr>
      <w:r>
        <w:t xml:space="preserve">3. </w:t>
      </w:r>
      <w:r w:rsidRPr="00425421">
        <w:t xml:space="preserve">Типология лидерства. </w:t>
      </w:r>
    </w:p>
    <w:p w:rsidR="00AE117E" w:rsidRDefault="00AE117E" w:rsidP="00E9652B">
      <w:pPr>
        <w:ind w:firstLine="709"/>
        <w:jc w:val="both"/>
      </w:pPr>
      <w:r>
        <w:t xml:space="preserve">4. </w:t>
      </w:r>
      <w:r w:rsidRPr="00425421">
        <w:t xml:space="preserve">Лидерство и руководство. </w:t>
      </w:r>
    </w:p>
    <w:p w:rsidR="00AE117E" w:rsidRDefault="00AE117E" w:rsidP="00E9652B">
      <w:pPr>
        <w:ind w:firstLine="709"/>
        <w:jc w:val="both"/>
      </w:pPr>
      <w:r>
        <w:t xml:space="preserve">5. </w:t>
      </w:r>
      <w:r w:rsidRPr="00425421">
        <w:t xml:space="preserve">Качества и функции руководителя. </w:t>
      </w:r>
    </w:p>
    <w:p w:rsidR="00AE117E" w:rsidRDefault="00AE117E" w:rsidP="00E9652B">
      <w:pPr>
        <w:ind w:firstLine="709"/>
        <w:jc w:val="both"/>
      </w:pPr>
      <w:r>
        <w:t xml:space="preserve">6. </w:t>
      </w:r>
      <w:r w:rsidRPr="00425421">
        <w:t>Базовые критерии эффективной работы лидера</w:t>
      </w:r>
      <w:r>
        <w:t>.</w:t>
      </w:r>
    </w:p>
    <w:p w:rsidR="00AE117E" w:rsidRDefault="00AE117E" w:rsidP="00E9652B">
      <w:pPr>
        <w:ind w:firstLine="709"/>
        <w:jc w:val="both"/>
      </w:pPr>
      <w:r>
        <w:t xml:space="preserve">7. </w:t>
      </w:r>
      <w:r w:rsidRPr="00425421">
        <w:t xml:space="preserve"> Стили управления (демократический, либерально-анархический, непоследовательный, ситуативный). </w:t>
      </w:r>
    </w:p>
    <w:p w:rsidR="00AE117E" w:rsidRDefault="00AE117E" w:rsidP="00E9652B">
      <w:pPr>
        <w:ind w:firstLine="709"/>
        <w:jc w:val="both"/>
      </w:pPr>
      <w:r>
        <w:t xml:space="preserve">8. </w:t>
      </w:r>
      <w:r w:rsidRPr="00425421">
        <w:t xml:space="preserve">Парсипативный стиль руководства. </w:t>
      </w:r>
    </w:p>
    <w:p w:rsidR="00AE117E" w:rsidRDefault="00AE117E" w:rsidP="00E9652B">
      <w:pPr>
        <w:ind w:firstLine="709"/>
        <w:jc w:val="both"/>
      </w:pPr>
      <w:r>
        <w:t xml:space="preserve">9. </w:t>
      </w:r>
      <w:r w:rsidRPr="00425421">
        <w:t xml:space="preserve">Особенности личного стиля взаимодействия руководителя или лидера с членами команды. </w:t>
      </w:r>
    </w:p>
    <w:p w:rsidR="00AE117E" w:rsidRDefault="00AE117E" w:rsidP="00E9652B">
      <w:pPr>
        <w:ind w:firstLine="709"/>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AE117E" w:rsidRDefault="00AE117E" w:rsidP="00E9652B">
      <w:pPr>
        <w:pStyle w:val="ListParagraph"/>
        <w:ind w:left="0" w:firstLine="709"/>
        <w:jc w:val="both"/>
        <w:rPr>
          <w:b/>
        </w:rPr>
      </w:pPr>
      <w:r>
        <w:t xml:space="preserve">11. </w:t>
      </w:r>
      <w:r w:rsidRPr="00425421">
        <w:t>Социально-психологические методы руководства коллективом</w:t>
      </w:r>
    </w:p>
    <w:p w:rsidR="00AE117E" w:rsidRPr="00E9652B" w:rsidRDefault="00AE117E" w:rsidP="00E9652B">
      <w:pPr>
        <w:pStyle w:val="ListParagraph"/>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AE117E" w:rsidRPr="00E9652B" w:rsidRDefault="00AE117E" w:rsidP="00E9652B">
      <w:pPr>
        <w:pStyle w:val="ListParagraph"/>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AE117E" w:rsidRPr="00E9652B" w:rsidRDefault="00AE117E" w:rsidP="00E9652B">
      <w:pPr>
        <w:pStyle w:val="ListParagraph"/>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AE117E" w:rsidRPr="00E9652B" w:rsidRDefault="00AE117E" w:rsidP="00E9652B">
      <w:pPr>
        <w:pStyle w:val="ListParagraph"/>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AE117E" w:rsidRPr="00E9652B" w:rsidRDefault="00AE117E" w:rsidP="00E9652B">
      <w:pPr>
        <w:pStyle w:val="ListParagraph"/>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AE117E" w:rsidRDefault="00AE117E" w:rsidP="00323C8F">
      <w:pPr>
        <w:spacing w:line="120" w:lineRule="auto"/>
        <w:ind w:firstLine="709"/>
        <w:jc w:val="both"/>
        <w:rPr>
          <w:i/>
        </w:rPr>
      </w:pPr>
    </w:p>
    <w:p w:rsidR="00AE117E" w:rsidRPr="007816FE" w:rsidRDefault="00AE117E" w:rsidP="007816FE">
      <w:pPr>
        <w:ind w:firstLine="709"/>
        <w:jc w:val="both"/>
        <w:rPr>
          <w:b/>
        </w:rPr>
      </w:pPr>
      <w:r w:rsidRPr="00E9652B">
        <w:rPr>
          <w:i/>
        </w:rPr>
        <w:t>Практическое задание 2:</w:t>
      </w:r>
      <w:r w:rsidRPr="007816FE">
        <w:rPr>
          <w:b/>
        </w:rPr>
        <w:t>«Этапы развития группы»</w:t>
      </w:r>
    </w:p>
    <w:p w:rsidR="00AE117E" w:rsidRPr="007816FE" w:rsidRDefault="00AE117E" w:rsidP="007816FE">
      <w:pPr>
        <w:pStyle w:val="ListParagraph"/>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AE117E" w:rsidRPr="007816FE" w:rsidRDefault="00AE117E" w:rsidP="007816FE">
      <w:pPr>
        <w:pStyle w:val="ListParagraph"/>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AE117E" w:rsidRDefault="00AE117E" w:rsidP="007816FE">
      <w:pPr>
        <w:pStyle w:val="ListParagraph"/>
        <w:ind w:left="0" w:firstLine="709"/>
        <w:jc w:val="right"/>
      </w:pPr>
      <w:r w:rsidRPr="007816FE">
        <w:t xml:space="preserve">Таблица </w:t>
      </w:r>
      <w:r>
        <w:t>5</w:t>
      </w:r>
    </w:p>
    <w:p w:rsidR="00AE117E" w:rsidRPr="007816FE" w:rsidRDefault="00AE117E" w:rsidP="007816FE">
      <w:pPr>
        <w:pStyle w:val="ListParagraph"/>
        <w:ind w:left="0" w:firstLine="709"/>
        <w:jc w:val="center"/>
      </w:pPr>
      <w:r w:rsidRPr="007816FE">
        <w:t>Поведение руководителя на различных этапах развития группы</w:t>
      </w:r>
    </w:p>
    <w:p w:rsidR="00AE117E" w:rsidRPr="007816FE" w:rsidRDefault="00AE117E" w:rsidP="007816FE">
      <w:pPr>
        <w:pStyle w:val="ListParagraph"/>
        <w:ind w:left="0" w:firstLine="709"/>
        <w:jc w:val="both"/>
      </w:pPr>
      <w:r w:rsidRPr="00136F7F">
        <w:rPr>
          <w:noProof/>
        </w:rPr>
        <w:pict>
          <v:shape id="_x0000_i1029" type="#_x0000_t75" alt="https://img.wikireading.ru/163820_32_i_031.png" style="width:364.5pt;height:81.75pt;visibility:visible">
            <v:imagedata r:id="rId11" o:title=""/>
          </v:shape>
        </w:pict>
      </w:r>
    </w:p>
    <w:p w:rsidR="00AE117E" w:rsidRPr="007816FE" w:rsidRDefault="00AE117E" w:rsidP="00323C8F">
      <w:pPr>
        <w:pStyle w:val="ListParagraph"/>
        <w:spacing w:line="120" w:lineRule="auto"/>
        <w:ind w:firstLine="709"/>
        <w:jc w:val="both"/>
        <w:rPr>
          <w:i/>
        </w:rPr>
      </w:pPr>
    </w:p>
    <w:p w:rsidR="00AE117E" w:rsidRPr="007816FE" w:rsidRDefault="00AE117E" w:rsidP="007816FE">
      <w:pPr>
        <w:pStyle w:val="ListParagraph"/>
        <w:ind w:left="0" w:firstLine="709"/>
        <w:jc w:val="both"/>
      </w:pPr>
      <w:r w:rsidRPr="007816FE">
        <w:t>Варианты поведения руководителя.</w:t>
      </w:r>
    </w:p>
    <w:p w:rsidR="00AE117E" w:rsidRPr="007816FE" w:rsidRDefault="00AE117E" w:rsidP="007816FE">
      <w:pPr>
        <w:pStyle w:val="ListParagraph"/>
        <w:ind w:left="0" w:firstLine="709"/>
        <w:jc w:val="both"/>
      </w:pPr>
      <w:r w:rsidRPr="007816FE">
        <w:t>1. Обеспечивает координацию деятельности специализированных членов группы.</w:t>
      </w:r>
    </w:p>
    <w:p w:rsidR="00AE117E" w:rsidRPr="007816FE" w:rsidRDefault="00AE117E" w:rsidP="007816FE">
      <w:pPr>
        <w:pStyle w:val="ListParagraph"/>
        <w:ind w:left="0" w:firstLine="709"/>
        <w:jc w:val="both"/>
      </w:pPr>
      <w:r w:rsidRPr="007816FE">
        <w:t>2. Отстаивает свои позиции, утверждает свой авторитет.</w:t>
      </w:r>
    </w:p>
    <w:p w:rsidR="00AE117E" w:rsidRPr="007816FE" w:rsidRDefault="00AE117E" w:rsidP="007816FE">
      <w:pPr>
        <w:pStyle w:val="ListParagraph"/>
        <w:ind w:left="0" w:firstLine="709"/>
        <w:jc w:val="both"/>
      </w:pPr>
      <w:r w:rsidRPr="007816FE">
        <w:t>3. Принимает участие в выработке правил взаимодействия в группе.</w:t>
      </w:r>
    </w:p>
    <w:p w:rsidR="00AE117E" w:rsidRPr="007816FE" w:rsidRDefault="00AE117E" w:rsidP="007816FE">
      <w:pPr>
        <w:pStyle w:val="ListParagraph"/>
        <w:ind w:left="0" w:firstLine="709"/>
        <w:jc w:val="both"/>
      </w:pPr>
      <w:r w:rsidRPr="007816FE">
        <w:t>4. Организует работу группы, обеспечивает ее ресурсами.</w:t>
      </w:r>
    </w:p>
    <w:p w:rsidR="00AE117E" w:rsidRPr="007816FE" w:rsidRDefault="00AE117E" w:rsidP="007816FE">
      <w:pPr>
        <w:pStyle w:val="ListParagraph"/>
        <w:ind w:left="0" w:firstLine="709"/>
        <w:jc w:val="both"/>
      </w:pPr>
      <w:r w:rsidRPr="007816FE">
        <w:t>5. Поощряет или наказывает членов группы по результатам трудовой деятельности.</w:t>
      </w:r>
    </w:p>
    <w:p w:rsidR="00AE117E" w:rsidRPr="007816FE" w:rsidRDefault="00AE117E" w:rsidP="007816FE">
      <w:pPr>
        <w:pStyle w:val="ListParagraph"/>
        <w:ind w:left="0" w:firstLine="709"/>
        <w:jc w:val="both"/>
      </w:pPr>
      <w:r w:rsidRPr="007816FE">
        <w:t>6. Отстаивает точку зрения группы при взаимодействии с другими группами.</w:t>
      </w:r>
    </w:p>
    <w:p w:rsidR="00AE117E" w:rsidRPr="007816FE" w:rsidRDefault="00AE117E" w:rsidP="007816FE">
      <w:pPr>
        <w:pStyle w:val="ListParagraph"/>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AE117E" w:rsidRPr="007816FE" w:rsidRDefault="00AE117E" w:rsidP="007816FE">
      <w:pPr>
        <w:pStyle w:val="ListParagraph"/>
        <w:ind w:left="0" w:firstLine="709"/>
        <w:jc w:val="both"/>
      </w:pPr>
      <w:r w:rsidRPr="007816FE">
        <w:t>8. Организует групповые дискуссии для решения сложных групповых проблем.</w:t>
      </w:r>
    </w:p>
    <w:p w:rsidR="00AE117E" w:rsidRPr="007816FE" w:rsidRDefault="00AE117E" w:rsidP="007816FE">
      <w:pPr>
        <w:pStyle w:val="ListParagraph"/>
        <w:ind w:left="0" w:firstLine="709"/>
        <w:jc w:val="both"/>
      </w:pPr>
      <w:r w:rsidRPr="007816FE">
        <w:t>9. Устраняет внутригрупповые конфликты.</w:t>
      </w:r>
    </w:p>
    <w:p w:rsidR="00AE117E" w:rsidRDefault="00AE117E" w:rsidP="007816FE">
      <w:pPr>
        <w:pStyle w:val="ListParagraph"/>
        <w:jc w:val="both"/>
        <w:rPr>
          <w:b/>
        </w:rPr>
      </w:pPr>
    </w:p>
    <w:p w:rsidR="00AE117E" w:rsidRPr="007816FE" w:rsidRDefault="00AE117E" w:rsidP="007816FE">
      <w:pPr>
        <w:pStyle w:val="ListParagraph"/>
        <w:jc w:val="both"/>
        <w:rPr>
          <w:b/>
        </w:rPr>
      </w:pPr>
      <w:r w:rsidRPr="007816FE">
        <w:rPr>
          <w:b/>
        </w:rPr>
        <w:t xml:space="preserve">Тема </w:t>
      </w:r>
      <w:r>
        <w:rPr>
          <w:b/>
        </w:rPr>
        <w:t>9</w:t>
      </w:r>
      <w:r w:rsidRPr="007816FE">
        <w:rPr>
          <w:b/>
        </w:rPr>
        <w:t>: Проблемы управления коллективом</w:t>
      </w:r>
    </w:p>
    <w:p w:rsidR="00AE117E" w:rsidRPr="007816FE" w:rsidRDefault="00AE117E" w:rsidP="007816FE">
      <w:pPr>
        <w:pStyle w:val="ListParagraph"/>
        <w:ind w:left="0" w:firstLine="708"/>
        <w:jc w:val="both"/>
        <w:rPr>
          <w:i/>
        </w:rPr>
      </w:pPr>
      <w:r w:rsidRPr="007816FE">
        <w:rPr>
          <w:i/>
        </w:rPr>
        <w:t>Вопросы к занятию</w:t>
      </w:r>
    </w:p>
    <w:p w:rsidR="00AE117E" w:rsidRDefault="00AE117E" w:rsidP="00144C8C">
      <w:pPr>
        <w:ind w:firstLine="709"/>
        <w:jc w:val="both"/>
      </w:pPr>
      <w:r>
        <w:t xml:space="preserve">1. </w:t>
      </w:r>
      <w:r w:rsidRPr="00443766">
        <w:t xml:space="preserve">Три типа установки на восприятие другого человека: позитивная, негативная и адекватная. </w:t>
      </w:r>
    </w:p>
    <w:p w:rsidR="00AE117E" w:rsidRDefault="00AE117E" w:rsidP="00144C8C">
      <w:pPr>
        <w:ind w:firstLine="709"/>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AE117E" w:rsidRDefault="00AE117E" w:rsidP="00144C8C">
      <w:pPr>
        <w:ind w:firstLine="709"/>
        <w:jc w:val="both"/>
      </w:pPr>
      <w:r>
        <w:t xml:space="preserve">3. </w:t>
      </w:r>
      <w:r w:rsidRPr="00443766">
        <w:t xml:space="preserve">Критерий проверки точности принимаемого решения. </w:t>
      </w:r>
    </w:p>
    <w:p w:rsidR="00AE117E" w:rsidRDefault="00AE117E" w:rsidP="00144C8C">
      <w:pPr>
        <w:ind w:firstLine="709"/>
        <w:jc w:val="both"/>
      </w:pPr>
      <w:r>
        <w:t xml:space="preserve">4. </w:t>
      </w:r>
      <w:r w:rsidRPr="00443766">
        <w:t xml:space="preserve">Интересы общие, частные и корыстные. </w:t>
      </w:r>
    </w:p>
    <w:p w:rsidR="00AE117E" w:rsidRDefault="00AE117E" w:rsidP="00144C8C">
      <w:pPr>
        <w:ind w:firstLine="709"/>
        <w:jc w:val="both"/>
      </w:pPr>
      <w:r>
        <w:t xml:space="preserve">5. </w:t>
      </w:r>
      <w:r w:rsidRPr="00443766">
        <w:t xml:space="preserve">Манипулирование как реализация корыстных интересов. </w:t>
      </w:r>
    </w:p>
    <w:p w:rsidR="00AE117E" w:rsidRDefault="00AE117E" w:rsidP="00144C8C">
      <w:pPr>
        <w:ind w:firstLine="709"/>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AE117E" w:rsidRDefault="00AE117E" w:rsidP="00144C8C">
      <w:pPr>
        <w:ind w:firstLine="709"/>
        <w:jc w:val="both"/>
      </w:pPr>
      <w:r>
        <w:t xml:space="preserve">7. </w:t>
      </w:r>
      <w:r w:rsidRPr="00443766">
        <w:t xml:space="preserve">Понятие и природа конфликтных ситуаций в организации. </w:t>
      </w:r>
    </w:p>
    <w:p w:rsidR="00AE117E" w:rsidRDefault="00AE117E" w:rsidP="00144C8C">
      <w:pPr>
        <w:ind w:firstLine="709"/>
        <w:jc w:val="both"/>
      </w:pPr>
      <w:r>
        <w:t xml:space="preserve">8. </w:t>
      </w:r>
      <w:r w:rsidRPr="00443766">
        <w:t xml:space="preserve">Типология конфликтов. </w:t>
      </w:r>
    </w:p>
    <w:p w:rsidR="00AE117E" w:rsidRDefault="00AE117E" w:rsidP="00144C8C">
      <w:pPr>
        <w:pStyle w:val="ListParagraph"/>
        <w:ind w:left="0" w:firstLine="709"/>
        <w:jc w:val="both"/>
        <w:rPr>
          <w:b/>
        </w:rPr>
      </w:pPr>
      <w:r>
        <w:t xml:space="preserve">9. </w:t>
      </w:r>
      <w:r w:rsidRPr="00443766">
        <w:t>Основы управления конфликтом.</w:t>
      </w:r>
    </w:p>
    <w:p w:rsidR="00AE117E" w:rsidRDefault="00AE117E" w:rsidP="00092C77">
      <w:pPr>
        <w:pStyle w:val="ListParagraph"/>
        <w:ind w:left="0"/>
        <w:jc w:val="both"/>
        <w:rPr>
          <w:b/>
        </w:rPr>
      </w:pPr>
    </w:p>
    <w:p w:rsidR="00AE117E" w:rsidRPr="00AC11DE" w:rsidRDefault="00AE117E" w:rsidP="00AC11DE">
      <w:pPr>
        <w:pStyle w:val="ListParagraph"/>
        <w:ind w:left="0" w:firstLine="709"/>
        <w:jc w:val="both"/>
      </w:pPr>
      <w:r w:rsidRPr="00AC11DE">
        <w:rPr>
          <w:i/>
        </w:rPr>
        <w:t>Практическое задание 1:</w:t>
      </w:r>
      <w:r w:rsidRPr="00AC11DE">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AE117E" w:rsidRPr="00AC11DE" w:rsidRDefault="00AE117E" w:rsidP="00AC11DE">
      <w:pPr>
        <w:pStyle w:val="ListParagraph"/>
        <w:ind w:left="0" w:firstLine="709"/>
        <w:jc w:val="both"/>
      </w:pPr>
      <w:r w:rsidRPr="00AC11DE">
        <w:t>1. Поставьте себя на мое место.</w:t>
      </w:r>
    </w:p>
    <w:p w:rsidR="00AE117E" w:rsidRPr="00AC11DE" w:rsidRDefault="00AE117E" w:rsidP="00AC11DE">
      <w:pPr>
        <w:pStyle w:val="ListParagraph"/>
        <w:ind w:left="0" w:firstLine="709"/>
        <w:jc w:val="both"/>
      </w:pPr>
      <w:r w:rsidRPr="00AC11DE">
        <w:t>2. Когда будете начальником, тогда и будете вправе решать.</w:t>
      </w:r>
    </w:p>
    <w:p w:rsidR="00AE117E" w:rsidRPr="00AC11DE" w:rsidRDefault="00AE117E" w:rsidP="00AC11DE">
      <w:pPr>
        <w:pStyle w:val="ListParagraph"/>
        <w:ind w:left="0" w:firstLine="709"/>
        <w:jc w:val="both"/>
      </w:pPr>
      <w:r w:rsidRPr="00AC11DE">
        <w:t>3. Я отвечаю за всех Вас (ответ необходимо кратко обосновать).</w:t>
      </w:r>
    </w:p>
    <w:p w:rsidR="00AE117E" w:rsidRPr="00AC11DE" w:rsidRDefault="00AE117E" w:rsidP="00AC11DE">
      <w:pPr>
        <w:pStyle w:val="ListParagraph"/>
        <w:ind w:firstLine="708"/>
        <w:jc w:val="both"/>
        <w:rPr>
          <w:i/>
        </w:rPr>
      </w:pPr>
    </w:p>
    <w:p w:rsidR="00AE117E" w:rsidRPr="00534968" w:rsidRDefault="00AE117E" w:rsidP="00534968">
      <w:pPr>
        <w:pStyle w:val="ListParagraph"/>
        <w:ind w:left="0" w:firstLine="709"/>
        <w:jc w:val="both"/>
      </w:pPr>
      <w:r w:rsidRPr="00534968">
        <w:rPr>
          <w:i/>
        </w:rPr>
        <w:t>Практическое задание 2:</w:t>
      </w:r>
      <w:r w:rsidRPr="00534968">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AE117E" w:rsidRPr="00534968" w:rsidRDefault="00AE117E" w:rsidP="00534968">
      <w:pPr>
        <w:pStyle w:val="ListParagraph"/>
        <w:ind w:left="0" w:firstLine="709"/>
        <w:jc w:val="both"/>
      </w:pPr>
      <w:r w:rsidRPr="00534968">
        <w:t>1. В кабинете менеджера.</w:t>
      </w:r>
    </w:p>
    <w:p w:rsidR="00AE117E" w:rsidRPr="00534968" w:rsidRDefault="00AE117E" w:rsidP="00534968">
      <w:pPr>
        <w:pStyle w:val="ListParagraph"/>
        <w:ind w:left="0" w:firstLine="709"/>
        <w:jc w:val="both"/>
      </w:pPr>
      <w:r w:rsidRPr="00534968">
        <w:t>2. На нейтральной территории.</w:t>
      </w:r>
    </w:p>
    <w:p w:rsidR="00AE117E" w:rsidRPr="00534968" w:rsidRDefault="00AE117E" w:rsidP="00534968">
      <w:pPr>
        <w:pStyle w:val="ListParagraph"/>
        <w:ind w:left="0" w:firstLine="709"/>
        <w:jc w:val="both"/>
      </w:pPr>
      <w:r w:rsidRPr="00534968">
        <w:t>3. В кабинете подчиненного, желательно с присутствием посторонних.</w:t>
      </w:r>
    </w:p>
    <w:p w:rsidR="00AE117E" w:rsidRPr="00534968" w:rsidRDefault="00AE117E" w:rsidP="00534968">
      <w:pPr>
        <w:pStyle w:val="ListParagraph"/>
        <w:ind w:left="0" w:firstLine="709"/>
        <w:jc w:val="both"/>
      </w:pPr>
    </w:p>
    <w:p w:rsidR="00AE117E" w:rsidRPr="00534968" w:rsidRDefault="00AE117E" w:rsidP="00534968">
      <w:pPr>
        <w:pStyle w:val="ListParagraph"/>
        <w:ind w:left="0" w:firstLine="709"/>
        <w:jc w:val="both"/>
      </w:pPr>
      <w:r w:rsidRPr="00534968">
        <w:rPr>
          <w:i/>
        </w:rPr>
        <w:t xml:space="preserve">Практическое задание 3: </w:t>
      </w:r>
      <w:r w:rsidRPr="00534968">
        <w:t xml:space="preserve"> Менеджеру нужно дать поручение сотруднику, который, как известно по опыту, будет спорить, доказывать, что дело не входит в его обязанности. Поясните, как эффективно поставить вопрос, чтобы преодолеть его сопротивление, используя следующие варианты:</w:t>
      </w:r>
    </w:p>
    <w:p w:rsidR="00AE117E" w:rsidRPr="00534968" w:rsidRDefault="00AE117E" w:rsidP="00534968">
      <w:pPr>
        <w:pStyle w:val="ListParagraph"/>
        <w:ind w:left="0" w:firstLine="709"/>
        <w:jc w:val="both"/>
      </w:pPr>
      <w:r w:rsidRPr="00534968">
        <w:t>1. Как Вы думаете?</w:t>
      </w:r>
    </w:p>
    <w:p w:rsidR="00AE117E" w:rsidRPr="00534968" w:rsidRDefault="00AE117E" w:rsidP="00534968">
      <w:pPr>
        <w:pStyle w:val="ListParagraph"/>
        <w:ind w:left="0" w:firstLine="709"/>
        <w:jc w:val="both"/>
      </w:pPr>
      <w:r w:rsidRPr="00534968">
        <w:t>2. Каковы Ваши предложения?</w:t>
      </w:r>
    </w:p>
    <w:p w:rsidR="00AE117E" w:rsidRPr="00534968" w:rsidRDefault="00AE117E" w:rsidP="00534968">
      <w:pPr>
        <w:pStyle w:val="ListParagraph"/>
        <w:ind w:left="0" w:firstLine="709"/>
        <w:jc w:val="both"/>
      </w:pPr>
      <w:r w:rsidRPr="00534968">
        <w:t>3. Вы будете выполнять или нет?</w:t>
      </w:r>
    </w:p>
    <w:p w:rsidR="00AE117E" w:rsidRPr="00534968" w:rsidRDefault="00AE117E" w:rsidP="00534968">
      <w:pPr>
        <w:pStyle w:val="ListParagraph"/>
        <w:ind w:left="0" w:firstLine="709"/>
        <w:jc w:val="both"/>
        <w:rPr>
          <w:b/>
        </w:rPr>
      </w:pPr>
    </w:p>
    <w:p w:rsidR="00AE117E" w:rsidRPr="00AC11DE" w:rsidRDefault="00AE117E" w:rsidP="00AC11DE">
      <w:pPr>
        <w:pStyle w:val="ListParagraph"/>
        <w:jc w:val="center"/>
        <w:rPr>
          <w:b/>
        </w:rPr>
      </w:pPr>
      <w:r w:rsidRPr="00AC11DE">
        <w:rPr>
          <w:b/>
        </w:rPr>
        <w:t>ДЕЛОВАЯ ИГРА</w:t>
      </w:r>
    </w:p>
    <w:p w:rsidR="00AE117E" w:rsidRPr="00AC11DE" w:rsidRDefault="00AE117E" w:rsidP="00AC11DE">
      <w:pPr>
        <w:pStyle w:val="ListParagraph"/>
        <w:ind w:left="0" w:firstLine="709"/>
        <w:jc w:val="both"/>
        <w:rPr>
          <w:u w:val="single"/>
        </w:rPr>
      </w:pPr>
      <w:r w:rsidRPr="00AC11DE">
        <w:rPr>
          <w:u w:val="single"/>
        </w:rPr>
        <w:t>Тренинг в группе. Снятие эмоционального напряжения во время беседы</w:t>
      </w:r>
    </w:p>
    <w:p w:rsidR="00AE117E" w:rsidRPr="00AC11DE" w:rsidRDefault="00AE117E" w:rsidP="00AC11DE">
      <w:pPr>
        <w:pStyle w:val="ListParagraph"/>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AE117E" w:rsidRPr="00AC11DE" w:rsidRDefault="00AE117E" w:rsidP="00AC11DE">
      <w:pPr>
        <w:pStyle w:val="ListParagraph"/>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AE117E" w:rsidRPr="00AC11DE" w:rsidRDefault="00AE117E" w:rsidP="00AC11DE">
      <w:pPr>
        <w:pStyle w:val="ListParagraph"/>
        <w:ind w:left="0" w:firstLine="709"/>
        <w:jc w:val="both"/>
        <w:rPr>
          <w:b/>
        </w:rPr>
      </w:pPr>
      <w:r w:rsidRPr="00AC11DE">
        <w:rPr>
          <w:b/>
        </w:rPr>
        <w:t>УпражнениеСтенка на стенку</w:t>
      </w:r>
    </w:p>
    <w:p w:rsidR="00AE117E" w:rsidRPr="00AC11DE" w:rsidRDefault="00AE117E" w:rsidP="00AC11DE">
      <w:pPr>
        <w:pStyle w:val="ListParagraph"/>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AE117E" w:rsidRPr="00AC11DE" w:rsidRDefault="00AE117E" w:rsidP="00AC11DE">
      <w:pPr>
        <w:pStyle w:val="ListParagraph"/>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AE117E" w:rsidRPr="00AC11DE" w:rsidRDefault="00AE117E" w:rsidP="00AC11DE">
      <w:pPr>
        <w:pStyle w:val="ListParagraph"/>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AE117E" w:rsidRPr="00AC11DE" w:rsidRDefault="00AE117E" w:rsidP="00AC11DE">
      <w:pPr>
        <w:pStyle w:val="ListParagraph"/>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AE117E" w:rsidRPr="00AC11DE" w:rsidRDefault="00AE117E" w:rsidP="00AC11DE">
      <w:pPr>
        <w:pStyle w:val="ListParagraph"/>
        <w:ind w:left="0" w:firstLine="709"/>
        <w:jc w:val="both"/>
      </w:pPr>
      <w:r w:rsidRPr="00AC11DE">
        <w:t>Перечень техник, снижающих напряжение:</w:t>
      </w:r>
    </w:p>
    <w:p w:rsidR="00AE117E" w:rsidRPr="00AC11DE" w:rsidRDefault="00AE117E" w:rsidP="00AC11DE">
      <w:pPr>
        <w:pStyle w:val="ListParagraph"/>
        <w:ind w:left="0" w:firstLine="709"/>
        <w:jc w:val="both"/>
      </w:pPr>
      <w:r w:rsidRPr="00AC11DE">
        <w:t>1. Предоставление партнеру возможности выговориться.</w:t>
      </w:r>
    </w:p>
    <w:p w:rsidR="00AE117E" w:rsidRPr="00AC11DE" w:rsidRDefault="00AE117E" w:rsidP="00AC11DE">
      <w:pPr>
        <w:pStyle w:val="ListParagraph"/>
        <w:ind w:left="0" w:firstLine="709"/>
        <w:jc w:val="both"/>
      </w:pPr>
      <w:r w:rsidRPr="00AC11DE">
        <w:t>2. Вербализация эмоционального состояния:</w:t>
      </w:r>
    </w:p>
    <w:p w:rsidR="00AE117E" w:rsidRPr="00AC11DE" w:rsidRDefault="00AE117E" w:rsidP="00AC11DE">
      <w:pPr>
        <w:pStyle w:val="ListParagraph"/>
        <w:ind w:left="0" w:firstLine="709"/>
        <w:jc w:val="both"/>
      </w:pPr>
      <w:r w:rsidRPr="00AC11DE">
        <w:t>• своего;</w:t>
      </w:r>
    </w:p>
    <w:p w:rsidR="00AE117E" w:rsidRPr="00AC11DE" w:rsidRDefault="00AE117E" w:rsidP="00AC11DE">
      <w:pPr>
        <w:pStyle w:val="ListParagraph"/>
        <w:ind w:left="0" w:firstLine="709"/>
        <w:jc w:val="both"/>
      </w:pPr>
      <w:r w:rsidRPr="00AC11DE">
        <w:t>• партнера.</w:t>
      </w:r>
    </w:p>
    <w:p w:rsidR="00AE117E" w:rsidRPr="00AC11DE" w:rsidRDefault="00AE117E" w:rsidP="00AC11DE">
      <w:pPr>
        <w:pStyle w:val="ListParagraph"/>
        <w:ind w:left="0" w:firstLine="709"/>
        <w:jc w:val="both"/>
      </w:pPr>
      <w:r w:rsidRPr="00AC11DE">
        <w:t>3. Подчеркивание различий между партнером (сходство интересов, мнений, единство цели и др.)</w:t>
      </w:r>
    </w:p>
    <w:p w:rsidR="00AE117E" w:rsidRPr="00AC11DE" w:rsidRDefault="00AE117E" w:rsidP="00AC11DE">
      <w:pPr>
        <w:pStyle w:val="ListParagraph"/>
        <w:ind w:left="0" w:firstLine="709"/>
        <w:jc w:val="both"/>
      </w:pPr>
      <w:r w:rsidRPr="00AC11DE">
        <w:t>4. Проявление интереса к проблемам партнера.</w:t>
      </w:r>
    </w:p>
    <w:p w:rsidR="00AE117E" w:rsidRPr="00AC11DE" w:rsidRDefault="00AE117E" w:rsidP="00AC11DE">
      <w:pPr>
        <w:pStyle w:val="ListParagraph"/>
        <w:ind w:left="0" w:firstLine="709"/>
        <w:jc w:val="both"/>
      </w:pPr>
      <w:r w:rsidRPr="00AC11DE">
        <w:t>5. Подчеркивание значимости партнера, его мнения в ваших глазах.</w:t>
      </w:r>
    </w:p>
    <w:p w:rsidR="00AE117E" w:rsidRPr="00AC11DE" w:rsidRDefault="00AE117E" w:rsidP="00AC11DE">
      <w:pPr>
        <w:pStyle w:val="ListParagraph"/>
        <w:ind w:left="0" w:firstLine="709"/>
        <w:jc w:val="both"/>
      </w:pPr>
      <w:r w:rsidRPr="00AC11DE">
        <w:t>6. В случае вашей неправоты – немедленное признание ее.</w:t>
      </w:r>
    </w:p>
    <w:p w:rsidR="00AE117E" w:rsidRPr="00AC11DE" w:rsidRDefault="00AE117E" w:rsidP="00AC11DE">
      <w:pPr>
        <w:pStyle w:val="ListParagraph"/>
        <w:ind w:left="0" w:firstLine="709"/>
        <w:jc w:val="both"/>
      </w:pPr>
      <w:r w:rsidRPr="00AC11DE">
        <w:t>7. Предложение конкретного выхода из сложившейся ситуации.</w:t>
      </w:r>
    </w:p>
    <w:p w:rsidR="00AE117E" w:rsidRPr="00AC11DE" w:rsidRDefault="00AE117E" w:rsidP="00AC11DE">
      <w:pPr>
        <w:pStyle w:val="ListParagraph"/>
        <w:ind w:left="0" w:firstLine="709"/>
        <w:jc w:val="both"/>
      </w:pPr>
      <w:r w:rsidRPr="00AC11DE">
        <w:t>8. Обращение к фактам.</w:t>
      </w:r>
    </w:p>
    <w:p w:rsidR="00AE117E" w:rsidRPr="00AC11DE" w:rsidRDefault="00AE117E" w:rsidP="00AC11DE">
      <w:pPr>
        <w:pStyle w:val="ListParagraph"/>
        <w:ind w:left="0" w:firstLine="709"/>
        <w:jc w:val="both"/>
      </w:pPr>
      <w:r w:rsidRPr="00AC11DE">
        <w:t>9. Спокойный уверенный темп речи.</w:t>
      </w:r>
    </w:p>
    <w:p w:rsidR="00AE117E" w:rsidRPr="00AC11DE" w:rsidRDefault="00AE117E" w:rsidP="00AC11DE">
      <w:pPr>
        <w:pStyle w:val="ListParagraph"/>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AE117E" w:rsidRPr="00AC11DE" w:rsidRDefault="00AE117E" w:rsidP="00AC11DE">
      <w:pPr>
        <w:pStyle w:val="ListParagraph"/>
        <w:ind w:left="0" w:firstLine="709"/>
        <w:jc w:val="both"/>
      </w:pPr>
      <w:r w:rsidRPr="00AC11DE">
        <w:t>Перечень техник, повышающих напряжение:</w:t>
      </w:r>
    </w:p>
    <w:p w:rsidR="00AE117E" w:rsidRPr="00AC11DE" w:rsidRDefault="00AE117E" w:rsidP="00AC11DE">
      <w:pPr>
        <w:pStyle w:val="ListParagraph"/>
        <w:ind w:left="0" w:firstLine="709"/>
        <w:jc w:val="both"/>
      </w:pPr>
      <w:r w:rsidRPr="00AC11DE">
        <w:t>1. Перебивание партнера.</w:t>
      </w:r>
    </w:p>
    <w:p w:rsidR="00AE117E" w:rsidRPr="00AC11DE" w:rsidRDefault="00AE117E" w:rsidP="00AC11DE">
      <w:pPr>
        <w:pStyle w:val="ListParagraph"/>
        <w:ind w:left="0" w:firstLine="709"/>
        <w:jc w:val="both"/>
      </w:pPr>
      <w:r w:rsidRPr="00AC11DE">
        <w:t>2. Игнорирование эмоционального состояния:</w:t>
      </w:r>
    </w:p>
    <w:p w:rsidR="00AE117E" w:rsidRPr="00AC11DE" w:rsidRDefault="00AE117E" w:rsidP="00AC11DE">
      <w:pPr>
        <w:pStyle w:val="ListParagraph"/>
        <w:ind w:left="0" w:firstLine="709"/>
        <w:jc w:val="both"/>
      </w:pPr>
      <w:r w:rsidRPr="00AC11DE">
        <w:t>• своего;</w:t>
      </w:r>
    </w:p>
    <w:p w:rsidR="00AE117E" w:rsidRPr="00AC11DE" w:rsidRDefault="00AE117E" w:rsidP="00AC11DE">
      <w:pPr>
        <w:pStyle w:val="ListParagraph"/>
        <w:ind w:left="0" w:firstLine="709"/>
        <w:jc w:val="both"/>
      </w:pPr>
      <w:r w:rsidRPr="00AC11DE">
        <w:t>• партнера.</w:t>
      </w:r>
    </w:p>
    <w:p w:rsidR="00AE117E" w:rsidRPr="00AC11DE" w:rsidRDefault="00AE117E" w:rsidP="00AC11DE">
      <w:pPr>
        <w:pStyle w:val="ListParagraph"/>
        <w:ind w:left="0" w:firstLine="709"/>
        <w:jc w:val="both"/>
      </w:pPr>
      <w:r w:rsidRPr="00AC11DE">
        <w:t>3. Подчеркивание общности с собой и партнером.</w:t>
      </w:r>
    </w:p>
    <w:p w:rsidR="00AE117E" w:rsidRPr="00AC11DE" w:rsidRDefault="00AE117E" w:rsidP="00AC11DE">
      <w:pPr>
        <w:pStyle w:val="ListParagraph"/>
        <w:ind w:left="0" w:firstLine="709"/>
        <w:jc w:val="both"/>
      </w:pPr>
      <w:r w:rsidRPr="00AC11DE">
        <w:t>4. Демонстрация незаинтересованности в проблеме партнера.</w:t>
      </w:r>
    </w:p>
    <w:p w:rsidR="00AE117E" w:rsidRPr="00AC11DE" w:rsidRDefault="00AE117E" w:rsidP="00AC11DE">
      <w:pPr>
        <w:pStyle w:val="ListParagraph"/>
        <w:ind w:left="0" w:firstLine="709"/>
        <w:jc w:val="both"/>
      </w:pPr>
      <w:r w:rsidRPr="00AC11DE">
        <w:t>5. Принижение партнера, негативная оценка личности партнера.</w:t>
      </w:r>
    </w:p>
    <w:p w:rsidR="00AE117E" w:rsidRPr="00AC11DE" w:rsidRDefault="00AE117E" w:rsidP="00AC11DE">
      <w:pPr>
        <w:pStyle w:val="ListParagraph"/>
        <w:ind w:left="0" w:firstLine="709"/>
        <w:jc w:val="both"/>
      </w:pPr>
      <w:r w:rsidRPr="00AC11DE">
        <w:t>6. Оттягивание момента признания своей неправоты или отрицание ее.</w:t>
      </w:r>
    </w:p>
    <w:p w:rsidR="00AE117E" w:rsidRPr="00AC11DE" w:rsidRDefault="00AE117E" w:rsidP="00AC11DE">
      <w:pPr>
        <w:pStyle w:val="ListParagraph"/>
        <w:ind w:left="0" w:firstLine="709"/>
        <w:jc w:val="both"/>
      </w:pPr>
      <w:r w:rsidRPr="00AC11DE">
        <w:t>7. Поиск виноватых и обвинение партнера.</w:t>
      </w:r>
    </w:p>
    <w:p w:rsidR="00AE117E" w:rsidRPr="00AC11DE" w:rsidRDefault="00AE117E" w:rsidP="00AC11DE">
      <w:pPr>
        <w:pStyle w:val="ListParagraph"/>
        <w:ind w:left="0" w:firstLine="709"/>
        <w:jc w:val="both"/>
      </w:pPr>
      <w:r w:rsidRPr="00AC11DE">
        <w:t>8. Переход на «личности».</w:t>
      </w:r>
    </w:p>
    <w:p w:rsidR="00AE117E" w:rsidRPr="00AC11DE" w:rsidRDefault="00AE117E" w:rsidP="00AC11DE">
      <w:pPr>
        <w:pStyle w:val="ListParagraph"/>
        <w:ind w:left="0" w:firstLine="709"/>
        <w:jc w:val="both"/>
      </w:pPr>
      <w:r w:rsidRPr="00AC11DE">
        <w:t>9. Резкое убыстрение темпа речи.</w:t>
      </w:r>
    </w:p>
    <w:p w:rsidR="00AE117E" w:rsidRDefault="00AE117E" w:rsidP="00AC11DE">
      <w:pPr>
        <w:pStyle w:val="ListParagraph"/>
        <w:ind w:left="0" w:firstLine="709"/>
        <w:jc w:val="both"/>
      </w:pPr>
      <w:r w:rsidRPr="00AC11DE">
        <w:t>10. Избегание пространственной близости и наклона тела.</w:t>
      </w:r>
    </w:p>
    <w:p w:rsidR="00AE117E" w:rsidRDefault="00AE117E" w:rsidP="00AC11DE">
      <w:pPr>
        <w:pStyle w:val="ListParagraph"/>
        <w:ind w:left="0" w:firstLine="709"/>
        <w:jc w:val="both"/>
      </w:pPr>
    </w:p>
    <w:p w:rsidR="00AE117E" w:rsidRPr="00DC11F5" w:rsidRDefault="00AE117E" w:rsidP="009D34B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E117E" w:rsidRPr="000F0F00" w:rsidRDefault="00AE117E" w:rsidP="009D34B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E117E" w:rsidRDefault="00AE117E" w:rsidP="009D34BA">
      <w:pPr>
        <w:pStyle w:val="ListParagraph"/>
        <w:jc w:val="both"/>
        <w:rPr>
          <w:b/>
          <w:i/>
        </w:rPr>
      </w:pPr>
    </w:p>
    <w:p w:rsidR="00AE117E" w:rsidRDefault="00AE117E" w:rsidP="00F008F2">
      <w:pPr>
        <w:pStyle w:val="ListParagraph"/>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AE117E" w:rsidRPr="00B71B50" w:rsidRDefault="00AE117E" w:rsidP="00F008F2">
      <w:pPr>
        <w:pStyle w:val="ListParagraph"/>
        <w:ind w:left="0" w:firstLine="709"/>
        <w:jc w:val="both"/>
        <w:rPr>
          <w:b/>
          <w:i/>
        </w:rPr>
      </w:pPr>
    </w:p>
    <w:p w:rsidR="00AE117E" w:rsidRPr="00B71B50" w:rsidRDefault="00AE117E" w:rsidP="00F008F2">
      <w:pPr>
        <w:pStyle w:val="ListParagraph"/>
        <w:ind w:left="0" w:firstLine="709"/>
        <w:jc w:val="both"/>
        <w:rPr>
          <w:b/>
        </w:rPr>
      </w:pPr>
      <w:r w:rsidRPr="00B71B50">
        <w:rPr>
          <w:b/>
        </w:rPr>
        <w:t>7.1. Основная учебная литература:</w:t>
      </w:r>
    </w:p>
    <w:p w:rsidR="00AE117E" w:rsidRPr="00B71B50" w:rsidRDefault="00AE117E" w:rsidP="00F008F2">
      <w:pPr>
        <w:pStyle w:val="ListParagraph"/>
        <w:ind w:left="0" w:firstLine="709"/>
        <w:jc w:val="both"/>
      </w:pPr>
      <w:r>
        <w:t xml:space="preserve">1. </w:t>
      </w:r>
      <w:r w:rsidRPr="00B71B50">
        <w:t>Юрген АппелоAgile-менеджмент: Лидерство и управление командами [Электронный ресурс] / Юрген Аппело. – Электрон.текстовые данные. – Москва: Альпина Паблишер, 2018. – 536 c. – Режим доступа: http://www.iprbookshop.ru/82577.html. – ЭБС «IPRbooks».</w:t>
      </w:r>
    </w:p>
    <w:p w:rsidR="00AE117E" w:rsidRPr="00B71B50" w:rsidRDefault="00AE117E" w:rsidP="00F008F2">
      <w:pPr>
        <w:pStyle w:val="ListParagraph"/>
        <w:ind w:left="0" w:firstLine="709"/>
        <w:jc w:val="both"/>
      </w:pPr>
      <w:r w:rsidRPr="00B71B50">
        <w:t>2.</w:t>
      </w:r>
      <w:r w:rsidRPr="00B71B50">
        <w:tab/>
        <w:t>Горяйнова Н.М. Социальное лидерство: теоретико-методологические аспекты [Электронный ресурс]: монография/ Горяйнова Н.М. – Электрон.текстовые данные. – Челябинск, Саратов: Южно-Уральский институт управления и экономики, Ай Пи Эр Медиа, 2019. – 202 c. – Режим доступа: http://www.iprbookshop.ru/81496.html. – ЭБС «IPRbooks».</w:t>
      </w:r>
    </w:p>
    <w:p w:rsidR="00AE117E" w:rsidRPr="00B71B50" w:rsidRDefault="00AE117E" w:rsidP="00F008F2">
      <w:pPr>
        <w:pStyle w:val="ListParagraph"/>
        <w:ind w:left="0" w:firstLine="709"/>
        <w:jc w:val="both"/>
      </w:pPr>
      <w:r w:rsidRPr="00B71B50">
        <w:t>3.</w:t>
      </w:r>
      <w:r w:rsidRPr="00B71B50">
        <w:tab/>
        <w:t>Семенов В.А. История и теория институтов конфликторазрешения [Электронный ресурс]: учебное пособие/ Семенов В.А., Милецкий В.П. – Электрон.текстовые данные. – Саратов: Ай Пи Ар Медиа, 2020. – 237 c. – Режим доступа: http://www.iprbookshop.ru/90170.html. – ЭБС «IPRbooks».</w:t>
      </w:r>
    </w:p>
    <w:p w:rsidR="00AE117E" w:rsidRPr="00B71B50" w:rsidRDefault="00AE117E" w:rsidP="00F008F2">
      <w:pPr>
        <w:pStyle w:val="ListParagraph"/>
        <w:ind w:left="0" w:firstLine="709"/>
        <w:jc w:val="both"/>
      </w:pPr>
      <w:r w:rsidRPr="00B71B50">
        <w:t>4.</w:t>
      </w:r>
      <w:r w:rsidRPr="00B71B50">
        <w:tab/>
        <w:t>Развитие потенциала сотрудников: профессиональные компетенции, лидерство, коммуникации [Электронный ресурс] / Д. Болдогоев [и др.]. – Электрон.текстовые данные. – Москва: Альпина Паблишер, 2020. – 288 c. – Режим доступа: http://www.iprbookshop.ru/93038.html. – ЭБС «IPRbooks»</w:t>
      </w:r>
    </w:p>
    <w:p w:rsidR="00AE117E" w:rsidRPr="00B71B50" w:rsidRDefault="00AE117E" w:rsidP="00F008F2">
      <w:pPr>
        <w:pStyle w:val="ListParagraph"/>
        <w:ind w:left="0" w:firstLine="709"/>
        <w:jc w:val="both"/>
      </w:pPr>
      <w:r w:rsidRPr="00B71B50">
        <w:t>5.</w:t>
      </w:r>
      <w:r w:rsidRPr="00B71B50">
        <w:tab/>
        <w:t>Жужома Ю.Н. Лидерство в малом предпринимательстве [Электронный ресурс]: учебно-методическое пособие/ Жужома Ю.Н. – Электрон.текстовые данные. – Санкт-Петербург: Университет ИТМО, Институт холода и биотехнологий, 2015. – 70 c. – Режим доступа: http://www.iprbookshop.ru/67251.html. – ЭБС «IPRbooks».</w:t>
      </w:r>
    </w:p>
    <w:p w:rsidR="00AE117E" w:rsidRPr="00B71B50" w:rsidRDefault="00AE117E" w:rsidP="00F008F2">
      <w:pPr>
        <w:pStyle w:val="ListParagraph"/>
        <w:ind w:left="0" w:firstLine="709"/>
        <w:jc w:val="both"/>
      </w:pPr>
      <w:r w:rsidRPr="00B71B50">
        <w:t>6.</w:t>
      </w:r>
      <w:r w:rsidRPr="00B71B50">
        <w:tab/>
        <w:t>Келлер Скотт Больше, чем эффективность: Как самые успешные компании сохраняют лидерство на рынке [Электронный ресурс] / Келлер Скотт, Прайс Колин. – Электрон.текстовые данные. – Москва: Альпина Паблишер, 2019. – 416 c. – Режим доступа: http://www.iprbookshop.ru/82999.html. – ЭБС «IPRbooks»</w:t>
      </w:r>
    </w:p>
    <w:p w:rsidR="00AE117E" w:rsidRDefault="00AE117E" w:rsidP="00F008F2">
      <w:pPr>
        <w:pStyle w:val="ListParagraph"/>
        <w:ind w:left="0" w:firstLine="709"/>
        <w:jc w:val="both"/>
        <w:rPr>
          <w:b/>
        </w:rPr>
      </w:pPr>
    </w:p>
    <w:p w:rsidR="00AE117E" w:rsidRDefault="00AE117E" w:rsidP="00F008F2">
      <w:pPr>
        <w:pStyle w:val="ListParagraph"/>
        <w:numPr>
          <w:ilvl w:val="1"/>
          <w:numId w:val="35"/>
        </w:numPr>
        <w:ind w:left="0" w:firstLine="709"/>
        <w:jc w:val="both"/>
        <w:rPr>
          <w:b/>
        </w:rPr>
      </w:pPr>
      <w:r w:rsidRPr="002A6925">
        <w:rPr>
          <w:b/>
        </w:rPr>
        <w:t>Дополнительная учебная литература:</w:t>
      </w:r>
    </w:p>
    <w:p w:rsidR="00AE117E" w:rsidRDefault="00AE117E" w:rsidP="00F008F2">
      <w:pPr>
        <w:pStyle w:val="ListParagraph"/>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Электрон.текстовые данные.– Москва: Альпина Паблишер, 2019.– 96 c. – Режим доступа: </w:t>
      </w:r>
      <w:hyperlink r:id="rId12" w:history="1">
        <w:r w:rsidRPr="002A6925">
          <w:rPr>
            <w:rStyle w:val="Hyperlink"/>
          </w:rPr>
          <w:t>http://www.iprbookshop.ru/82488.html</w:t>
        </w:r>
      </w:hyperlink>
      <w:r w:rsidRPr="002A6925">
        <w:t>. – ЭБС «IPRbooks»</w:t>
      </w:r>
    </w:p>
    <w:p w:rsidR="00AE117E" w:rsidRPr="002A6925" w:rsidRDefault="00AE117E" w:rsidP="00F008F2">
      <w:pPr>
        <w:pStyle w:val="ListParagraph"/>
        <w:widowControl/>
        <w:autoSpaceDE/>
        <w:autoSpaceDN/>
        <w:adjustRightInd/>
        <w:ind w:left="0" w:firstLine="709"/>
        <w:jc w:val="both"/>
        <w:rPr>
          <w:b/>
        </w:rPr>
      </w:pPr>
      <w:r>
        <w:t xml:space="preserve">2. </w:t>
      </w:r>
      <w:r w:rsidRPr="002A6925">
        <w:t>Лидерство и командообразование [Электронный ресурс]: учебное пособие/ А.Н. Байдаков [и др.].– Электрон.текстовые данные.– Ставрополь: Ставропольский государственный аграрный университет, 2018.— 132 c.– Режим доступа: http://www.iprbookshop.ru/92983.html.— ЭБС «IPRbooks»</w:t>
      </w:r>
    </w:p>
    <w:p w:rsidR="00AE117E" w:rsidRDefault="00AE117E" w:rsidP="00F008F2">
      <w:pPr>
        <w:widowControl/>
        <w:autoSpaceDE/>
        <w:autoSpaceDN/>
        <w:adjustRightInd/>
        <w:ind w:firstLine="709"/>
        <w:jc w:val="both"/>
      </w:pPr>
      <w:r>
        <w:t xml:space="preserve">3. </w:t>
      </w:r>
      <w:r w:rsidRPr="002A6925">
        <w:t xml:space="preserve">Колношенко В.И. Лидерство менеджера [Электронный ресурс]: практикум/ Колношенко В.И., Колношенко О.В.– Электрон.текстовые данные.– Москва: Московский гуманитарный университет, 2015. – 130 c. – Режим доступа: </w:t>
      </w:r>
      <w:hyperlink r:id="rId13" w:history="1">
        <w:r w:rsidRPr="002A6925">
          <w:rPr>
            <w:rStyle w:val="Hyperlink"/>
          </w:rPr>
          <w:t>http://www.iprbookshop.ru/50668.html</w:t>
        </w:r>
      </w:hyperlink>
      <w:r w:rsidRPr="002A6925">
        <w:t>. – ЭБС «IPRbooks»</w:t>
      </w:r>
      <w:r>
        <w:t>.</w:t>
      </w:r>
    </w:p>
    <w:p w:rsidR="00AE117E" w:rsidRDefault="00AE117E" w:rsidP="00F008F2">
      <w:pPr>
        <w:pStyle w:val="ListParagraph"/>
        <w:widowControl/>
        <w:autoSpaceDE/>
        <w:autoSpaceDN/>
        <w:adjustRightInd/>
        <w:ind w:left="0" w:firstLine="709"/>
        <w:jc w:val="both"/>
      </w:pPr>
      <w:r>
        <w:t xml:space="preserve">4. </w:t>
      </w:r>
      <w:r w:rsidRPr="002A6925">
        <w:t xml:space="preserve">Сафонова Н.М. Лидерство и командообразование [Электронный ресурс]: учебное пособие/ Сафонова Н.М.– Электрон.текстовые данные.– Набережные Челны: Набережночелнинский государственный педагогический университет, Печатная галерея, 2017.– 68 c.– Режим доступа: </w:t>
      </w:r>
      <w:hyperlink r:id="rId14" w:history="1">
        <w:r w:rsidRPr="002A6925">
          <w:rPr>
            <w:rStyle w:val="Hyperlink"/>
          </w:rPr>
          <w:t>http://www.iprbookshop.ru/73541.html</w:t>
        </w:r>
      </w:hyperlink>
      <w:r w:rsidRPr="002A6925">
        <w:t>. – ЭБС «IPRbooks»</w:t>
      </w:r>
      <w:r>
        <w:t>.</w:t>
      </w:r>
    </w:p>
    <w:p w:rsidR="00AE117E" w:rsidRDefault="00AE117E" w:rsidP="00F008F2">
      <w:pPr>
        <w:pStyle w:val="ListParagraph"/>
        <w:widowControl/>
        <w:autoSpaceDE/>
        <w:autoSpaceDN/>
        <w:adjustRightInd/>
        <w:ind w:left="0" w:firstLine="709"/>
        <w:jc w:val="both"/>
      </w:pPr>
      <w:r>
        <w:t xml:space="preserve">5. </w:t>
      </w:r>
      <w:r w:rsidRPr="002A6925">
        <w:t>Садченко В.Н. Политические элиты и лидерство [Электронный ресурс]: практикум/ Садченко В.Н.– Электрон.текстовые данные.– Ставрополь: Северо-Кавказский федеральный университет, 2017.</w:t>
      </w:r>
      <w:r w:rsidRPr="00F008F2">
        <w:t>–</w:t>
      </w:r>
      <w:r w:rsidRPr="002A6925">
        <w:t xml:space="preserve"> 406 c.– Режим доступа: </w:t>
      </w:r>
      <w:hyperlink r:id="rId15" w:history="1">
        <w:r w:rsidRPr="002A6925">
          <w:rPr>
            <w:rStyle w:val="Hyperlink"/>
          </w:rPr>
          <w:t>http://www.iprbookshop.ru/83209.html</w:t>
        </w:r>
      </w:hyperlink>
      <w:r w:rsidRPr="002A6925">
        <w:t>. – ЭБС «IPRbooks»</w:t>
      </w:r>
      <w:r>
        <w:t>.</w:t>
      </w:r>
    </w:p>
    <w:p w:rsidR="00AE117E" w:rsidRPr="002A6925" w:rsidRDefault="00AE117E" w:rsidP="00F008F2">
      <w:pPr>
        <w:pStyle w:val="ListParagraph"/>
        <w:widowControl/>
        <w:autoSpaceDE/>
        <w:autoSpaceDN/>
        <w:adjustRightInd/>
        <w:ind w:left="0" w:firstLine="709"/>
        <w:jc w:val="both"/>
        <w:rPr>
          <w:b/>
        </w:rPr>
      </w:pPr>
      <w:r>
        <w:t xml:space="preserve">6. </w:t>
      </w:r>
      <w:r w:rsidRPr="002A6925">
        <w:t>ДэниелГоулман Эмоциональное лидерство: искусство управления людьми на основе эмоционального интеллекта [Электронный ресурс]/ ДэниелГоулман, Ричард Бояцис, Энни Макки</w:t>
      </w:r>
      <w:r>
        <w:t xml:space="preserve">. </w:t>
      </w:r>
      <w:r w:rsidRPr="00F008F2">
        <w:t>–</w:t>
      </w:r>
      <w:r w:rsidRPr="002A6925">
        <w:t xml:space="preserve"> Электрон.текстовые данные.</w:t>
      </w:r>
      <w:r w:rsidRPr="00F008F2">
        <w:t>–</w:t>
      </w:r>
      <w:r w:rsidRPr="002A6925">
        <w:t xml:space="preserve"> Москва: Альпина Паблишер, 2020.</w:t>
      </w:r>
      <w:r w:rsidRPr="00F008F2">
        <w:t>–</w:t>
      </w:r>
      <w:r w:rsidRPr="002A6925">
        <w:t xml:space="preserve"> 304 c.</w:t>
      </w:r>
      <w:r w:rsidRPr="00F008F2">
        <w:t>–</w:t>
      </w:r>
      <w:r w:rsidRPr="002A6925">
        <w:t xml:space="preserve"> Режим доступа: </w:t>
      </w:r>
      <w:hyperlink r:id="rId16" w:history="1">
        <w:r w:rsidRPr="002A6925">
          <w:rPr>
            <w:rStyle w:val="Hyperlink"/>
          </w:rPr>
          <w:t>http://www.iprbookshop.ru/93042.html</w:t>
        </w:r>
      </w:hyperlink>
      <w:r w:rsidRPr="002A6925">
        <w:t>. — ЭБС «IPRbooks»</w:t>
      </w:r>
    </w:p>
    <w:p w:rsidR="00AE117E" w:rsidRDefault="00AE117E" w:rsidP="00092C77">
      <w:pPr>
        <w:pStyle w:val="ListParagraph"/>
        <w:ind w:left="0"/>
        <w:jc w:val="both"/>
        <w:rPr>
          <w:b/>
        </w:rPr>
      </w:pPr>
    </w:p>
    <w:p w:rsidR="00AE117E" w:rsidRPr="00F008F2" w:rsidRDefault="00AE117E" w:rsidP="00F008F2">
      <w:pPr>
        <w:pStyle w:val="ListParagraph"/>
        <w:jc w:val="both"/>
        <w:rPr>
          <w:b/>
        </w:rPr>
      </w:pPr>
      <w:r w:rsidRPr="00F008F2">
        <w:rPr>
          <w:b/>
        </w:rPr>
        <w:t>7.3.Периодические издания</w:t>
      </w:r>
    </w:p>
    <w:p w:rsidR="00AE117E" w:rsidRPr="00F008F2" w:rsidRDefault="00AE117E" w:rsidP="00F008F2">
      <w:pPr>
        <w:pStyle w:val="ListParagraph"/>
        <w:ind w:left="0" w:firstLine="709"/>
        <w:jc w:val="both"/>
      </w:pPr>
      <w:r w:rsidRPr="00F008F2">
        <w:t>1. Вестник образования России [Электронный ресурс]: периодическое издание. Режим доступа: http://window.edu.ru/resource/582/32582</w:t>
      </w:r>
    </w:p>
    <w:p w:rsidR="00AE117E" w:rsidRPr="00F008F2" w:rsidRDefault="00AE117E" w:rsidP="00F008F2">
      <w:pPr>
        <w:pStyle w:val="ListParagraph"/>
        <w:ind w:left="0" w:firstLine="709"/>
        <w:jc w:val="both"/>
      </w:pPr>
      <w:r w:rsidRPr="00F008F2">
        <w:t>2. Педагогика [Электронный ресурс]: периодическое издание. Режим доступа: http://pedagogika-rao.ru/</w:t>
      </w:r>
    </w:p>
    <w:p w:rsidR="00AE117E" w:rsidRPr="00F008F2" w:rsidRDefault="00AE117E" w:rsidP="00F008F2">
      <w:pPr>
        <w:pStyle w:val="ListParagraph"/>
        <w:ind w:left="0" w:firstLine="709"/>
        <w:jc w:val="both"/>
      </w:pPr>
      <w:r w:rsidRPr="00F008F2">
        <w:t>3. Вопросы экономики. ISSN 0042-8736</w:t>
      </w:r>
    </w:p>
    <w:p w:rsidR="00AE117E" w:rsidRPr="00F008F2" w:rsidRDefault="00AE117E" w:rsidP="00F008F2">
      <w:pPr>
        <w:pStyle w:val="ListParagraph"/>
        <w:ind w:left="0" w:firstLine="709"/>
        <w:jc w:val="both"/>
      </w:pPr>
      <w:r w:rsidRPr="00F008F2">
        <w:t>4. Научный журнал "Экономические системы" ISSN 2309-2076</w:t>
      </w:r>
    </w:p>
    <w:p w:rsidR="00AE117E" w:rsidRPr="00F008F2" w:rsidRDefault="00AE117E" w:rsidP="00F008F2">
      <w:pPr>
        <w:pStyle w:val="ListParagraph"/>
        <w:ind w:left="0" w:firstLine="709"/>
        <w:jc w:val="both"/>
      </w:pPr>
      <w:r w:rsidRPr="00F008F2">
        <w:t>5. Международный научный журнал "Теория и практика общественного развития" ISSN 1815–4964</w:t>
      </w:r>
    </w:p>
    <w:p w:rsidR="00AE117E" w:rsidRPr="00F008F2" w:rsidRDefault="00AE117E" w:rsidP="00F008F2">
      <w:pPr>
        <w:pStyle w:val="ListParagraph"/>
        <w:ind w:left="0" w:firstLine="709"/>
        <w:jc w:val="both"/>
      </w:pPr>
      <w:r w:rsidRPr="00F008F2">
        <w:t>6. Управление экономическими системами: электронный научный журнал ISSN 1999-4516</w:t>
      </w:r>
    </w:p>
    <w:p w:rsidR="00AE117E" w:rsidRPr="00F008F2" w:rsidRDefault="00AE117E" w:rsidP="00F008F2">
      <w:pPr>
        <w:pStyle w:val="ListParagraph"/>
        <w:ind w:left="0" w:firstLine="709"/>
        <w:jc w:val="both"/>
      </w:pPr>
      <w:r w:rsidRPr="00F008F2">
        <w:t>7. Эффективное антикризисное управление ISSN 2078-8886 0.</w:t>
      </w:r>
    </w:p>
    <w:p w:rsidR="00AE117E" w:rsidRPr="00F008F2" w:rsidRDefault="00AE117E" w:rsidP="00F008F2">
      <w:pPr>
        <w:pStyle w:val="ListParagraph"/>
        <w:ind w:left="0" w:firstLine="709"/>
        <w:jc w:val="both"/>
      </w:pPr>
      <w:r w:rsidRPr="00F008F2">
        <w:t>8. Экономика: теория и практика ISSN 2224-042X</w:t>
      </w:r>
    </w:p>
    <w:p w:rsidR="00AE117E" w:rsidRPr="00F008F2" w:rsidRDefault="00AE117E" w:rsidP="00F008F2">
      <w:pPr>
        <w:pStyle w:val="ListParagraph"/>
        <w:ind w:left="0" w:firstLine="709"/>
        <w:jc w:val="both"/>
      </w:pPr>
      <w:r w:rsidRPr="00F008F2">
        <w:t>9. Менеджмент в России и за рубежом ISSN 1028-5857</w:t>
      </w:r>
    </w:p>
    <w:p w:rsidR="00AE117E" w:rsidRDefault="00AE117E" w:rsidP="00F008F2">
      <w:pPr>
        <w:pStyle w:val="ListParagraph"/>
        <w:ind w:left="0" w:firstLine="709"/>
        <w:jc w:val="both"/>
      </w:pPr>
      <w:r w:rsidRPr="00F008F2">
        <w:t>10. Научный журнал "Известия высших учебных заведений. Социология. Экономика. Политика" ISSN 1993-1824</w:t>
      </w:r>
    </w:p>
    <w:p w:rsidR="00AE117E" w:rsidRPr="00F008F2" w:rsidRDefault="00AE117E" w:rsidP="00F008F2">
      <w:pPr>
        <w:pStyle w:val="ListParagraph"/>
        <w:jc w:val="both"/>
      </w:pPr>
      <w:r>
        <w:t>11</w:t>
      </w:r>
      <w:r w:rsidRPr="00F008F2">
        <w:t xml:space="preserve">. газета «Коммерсант» www.kommersant.ru. </w:t>
      </w:r>
    </w:p>
    <w:p w:rsidR="00AE117E" w:rsidRPr="00F008F2" w:rsidRDefault="00AE117E" w:rsidP="00F008F2">
      <w:pPr>
        <w:pStyle w:val="ListParagraph"/>
        <w:jc w:val="both"/>
      </w:pPr>
      <w:r>
        <w:t>12</w:t>
      </w:r>
      <w:r w:rsidRPr="00F008F2">
        <w:t>.</w:t>
      </w:r>
      <w:r w:rsidRPr="00F008F2">
        <w:tab/>
        <w:t>журнала «Российский экономический журнал» www.rej.guu.ru.</w:t>
      </w: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Pr="00F008F2" w:rsidRDefault="00AE117E" w:rsidP="00F008F2">
      <w:pPr>
        <w:pStyle w:val="ListParagraph"/>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AE117E" w:rsidRPr="00F008F2" w:rsidRDefault="00AE117E" w:rsidP="00F008F2">
      <w:pPr>
        <w:pStyle w:val="ListParagraph"/>
        <w:ind w:left="0" w:firstLine="709"/>
        <w:jc w:val="both"/>
      </w:pPr>
      <w:r>
        <w:t>1</w:t>
      </w:r>
      <w:r w:rsidRPr="00F008F2">
        <w:t xml:space="preserve">. Интернет-браузер InternetExplorer (или любой другой). </w:t>
      </w:r>
    </w:p>
    <w:p w:rsidR="00AE117E" w:rsidRPr="00F008F2" w:rsidRDefault="00AE117E" w:rsidP="00F008F2">
      <w:pPr>
        <w:pStyle w:val="ListParagraph"/>
        <w:ind w:left="0" w:firstLine="709"/>
        <w:jc w:val="both"/>
      </w:pPr>
      <w:r>
        <w:t>2</w:t>
      </w:r>
      <w:r w:rsidRPr="00F008F2">
        <w:t>.Электронная библиотечная система IPRbookswww.iprbookshop.ru</w:t>
      </w:r>
    </w:p>
    <w:p w:rsidR="00AE117E" w:rsidRPr="00A76DA0" w:rsidRDefault="00AE117E" w:rsidP="00A76DA0">
      <w:pPr>
        <w:pStyle w:val="ListParagraph"/>
        <w:ind w:left="0" w:firstLine="709"/>
        <w:jc w:val="both"/>
      </w:pPr>
      <w:r>
        <w:t xml:space="preserve">3. </w:t>
      </w:r>
      <w:r w:rsidRPr="00A76DA0">
        <w:t>www.zipsites.ru – бесплатная электронная Интернет библиотека.</w:t>
      </w:r>
    </w:p>
    <w:p w:rsidR="00AE117E" w:rsidRPr="00A76DA0" w:rsidRDefault="00AE117E" w:rsidP="00A76DA0">
      <w:pPr>
        <w:pStyle w:val="ListParagraph"/>
        <w:ind w:left="0" w:firstLine="709"/>
        <w:jc w:val="both"/>
      </w:pPr>
      <w:r>
        <w:t>4</w:t>
      </w:r>
      <w:r w:rsidRPr="00A76DA0">
        <w:t xml:space="preserve">. www.elibraru.ru – бесплатная электронная Интернет библиотека. </w:t>
      </w:r>
    </w:p>
    <w:p w:rsidR="00AE117E" w:rsidRPr="00A76DA0" w:rsidRDefault="00AE117E" w:rsidP="00A76DA0">
      <w:pPr>
        <w:pStyle w:val="ListParagraph"/>
        <w:ind w:left="0" w:firstLine="709"/>
        <w:jc w:val="both"/>
      </w:pPr>
      <w:r>
        <w:t>5</w:t>
      </w:r>
      <w:r w:rsidRPr="00A76DA0">
        <w:t>. www.big.libraru.info – большая  электронная библиотека.</w:t>
      </w:r>
    </w:p>
    <w:p w:rsidR="00AE117E" w:rsidRDefault="00AE117E" w:rsidP="00092C77">
      <w:pPr>
        <w:pStyle w:val="ListParagraph"/>
        <w:ind w:left="0"/>
        <w:jc w:val="both"/>
        <w:rPr>
          <w:b/>
        </w:rPr>
      </w:pPr>
    </w:p>
    <w:p w:rsidR="00AE117E" w:rsidRPr="00A76DA0" w:rsidRDefault="00AE117E" w:rsidP="00A76DA0">
      <w:pPr>
        <w:pStyle w:val="ListParagraph"/>
        <w:jc w:val="both"/>
        <w:rPr>
          <w:b/>
          <w:i/>
        </w:rPr>
      </w:pPr>
      <w:r w:rsidRPr="00A76DA0">
        <w:rPr>
          <w:b/>
          <w:i/>
        </w:rPr>
        <w:t>9.</w:t>
      </w:r>
      <w:r w:rsidRPr="00A76DA0">
        <w:rPr>
          <w:b/>
          <w:i/>
        </w:rPr>
        <w:tab/>
        <w:t>Методические указания для обучающихся по освоению дисциплины (модуля)</w:t>
      </w:r>
    </w:p>
    <w:p w:rsidR="00AE117E" w:rsidRPr="00A76DA0" w:rsidRDefault="00AE117E" w:rsidP="00A76DA0">
      <w:pPr>
        <w:pStyle w:val="ListParagraph"/>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117E" w:rsidRPr="00A76DA0" w:rsidRDefault="00AE117E" w:rsidP="00A76DA0">
      <w:pPr>
        <w:pStyle w:val="ListParagraph"/>
        <w:ind w:left="0" w:firstLine="709"/>
        <w:jc w:val="both"/>
      </w:pPr>
      <w:r w:rsidRPr="00A76DA0">
        <w:t>Самостоятельная работа студентов складывается из следующих составляющих:</w:t>
      </w:r>
    </w:p>
    <w:p w:rsidR="00AE117E" w:rsidRPr="00A76DA0" w:rsidRDefault="00AE117E" w:rsidP="00A76DA0">
      <w:pPr>
        <w:pStyle w:val="ListParagraph"/>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E117E" w:rsidRPr="00A76DA0" w:rsidRDefault="00AE117E" w:rsidP="00A76DA0">
      <w:pPr>
        <w:pStyle w:val="ListParagraph"/>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E117E" w:rsidRPr="00A76DA0" w:rsidRDefault="00AE117E" w:rsidP="00A76DA0">
      <w:pPr>
        <w:pStyle w:val="ListParagraph"/>
        <w:ind w:left="0" w:firstLine="709"/>
        <w:jc w:val="both"/>
      </w:pPr>
      <w:r w:rsidRPr="00A76DA0">
        <w:t>•</w:t>
      </w:r>
      <w:r w:rsidRPr="00A76DA0">
        <w:tab/>
        <w:t>выполнение самостоятельных практических работ;</w:t>
      </w:r>
    </w:p>
    <w:p w:rsidR="00AE117E" w:rsidRPr="00A76DA0" w:rsidRDefault="00AE117E" w:rsidP="00A76DA0">
      <w:pPr>
        <w:pStyle w:val="ListParagraph"/>
        <w:ind w:left="0" w:firstLine="709"/>
        <w:jc w:val="both"/>
      </w:pPr>
      <w:r w:rsidRPr="00A76DA0">
        <w:t>•</w:t>
      </w:r>
      <w:r w:rsidRPr="00A76DA0">
        <w:tab/>
        <w:t>подготовка к  экзаменам (зачетам)  непосредственно перед ними.</w:t>
      </w:r>
    </w:p>
    <w:p w:rsidR="00AE117E" w:rsidRPr="00A76DA0" w:rsidRDefault="00AE117E" w:rsidP="00A76DA0">
      <w:pPr>
        <w:pStyle w:val="ListParagraph"/>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E117E" w:rsidRPr="00A76DA0" w:rsidRDefault="00AE117E" w:rsidP="00A76DA0">
      <w:pPr>
        <w:pStyle w:val="ListParagraph"/>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117E" w:rsidRPr="00A76DA0" w:rsidRDefault="00AE117E" w:rsidP="00A76DA0">
      <w:pPr>
        <w:pStyle w:val="ListParagraph"/>
        <w:ind w:left="0" w:firstLine="709"/>
        <w:jc w:val="both"/>
      </w:pPr>
      <w:r w:rsidRPr="00A76DA0">
        <w:t>Для успешной сдачи  экзамена (зачета)  рекомендуется соблюдать следующие правила:</w:t>
      </w:r>
    </w:p>
    <w:p w:rsidR="00AE117E" w:rsidRPr="00A76DA0" w:rsidRDefault="00AE117E" w:rsidP="00A76DA0">
      <w:pPr>
        <w:pStyle w:val="ListParagraph"/>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E117E" w:rsidRPr="00A76DA0" w:rsidRDefault="00AE117E" w:rsidP="00A76DA0">
      <w:pPr>
        <w:pStyle w:val="ListParagraph"/>
        <w:ind w:left="0" w:firstLine="709"/>
        <w:jc w:val="both"/>
      </w:pPr>
      <w:r w:rsidRPr="00A76DA0">
        <w:t>•</w:t>
      </w:r>
      <w:r w:rsidRPr="00A76DA0">
        <w:tab/>
        <w:t xml:space="preserve">Интенсивная подготовка должна начаться не позднее, чем за месяц до экзамена. </w:t>
      </w:r>
    </w:p>
    <w:p w:rsidR="00AE117E" w:rsidRPr="00A76DA0" w:rsidRDefault="00AE117E" w:rsidP="00A76DA0">
      <w:pPr>
        <w:pStyle w:val="ListParagraph"/>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117E" w:rsidRPr="00A76DA0" w:rsidRDefault="00AE117E" w:rsidP="00A76DA0">
      <w:pPr>
        <w:pStyle w:val="ListParagraph"/>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117E" w:rsidRPr="00A76DA0" w:rsidRDefault="00AE117E" w:rsidP="00A76DA0">
      <w:pPr>
        <w:pStyle w:val="ListParagraph"/>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117E" w:rsidRPr="00A76DA0" w:rsidRDefault="00AE117E" w:rsidP="00A76DA0">
      <w:pPr>
        <w:pStyle w:val="ListParagraph"/>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E117E" w:rsidRDefault="00AE117E" w:rsidP="00A76DA0">
      <w:pPr>
        <w:pStyle w:val="ListParagraph"/>
        <w:jc w:val="both"/>
        <w:rPr>
          <w:b/>
        </w:rPr>
      </w:pPr>
    </w:p>
    <w:p w:rsidR="00AE117E" w:rsidRDefault="00AE117E" w:rsidP="00A76DA0">
      <w:pPr>
        <w:pStyle w:val="ListParagraph"/>
        <w:jc w:val="both"/>
        <w:rPr>
          <w:b/>
        </w:rPr>
      </w:pPr>
    </w:p>
    <w:p w:rsidR="00AE117E" w:rsidRPr="00A76DA0" w:rsidRDefault="00AE117E" w:rsidP="00A76DA0">
      <w:pPr>
        <w:pStyle w:val="ListParagraph"/>
        <w:jc w:val="both"/>
        <w:rPr>
          <w:b/>
        </w:rPr>
      </w:pPr>
    </w:p>
    <w:p w:rsidR="00AE117E" w:rsidRPr="00A76DA0" w:rsidRDefault="00AE117E" w:rsidP="00A76DA0">
      <w:pPr>
        <w:pStyle w:val="ListParagraph"/>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117E" w:rsidRPr="009D34BA" w:rsidRDefault="00AE117E" w:rsidP="00A76DA0">
      <w:pPr>
        <w:pStyle w:val="ListParagraph"/>
        <w:ind w:left="0" w:firstLine="709"/>
        <w:jc w:val="both"/>
      </w:pPr>
      <w:r w:rsidRPr="009D34BA">
        <w:t xml:space="preserve">1. </w:t>
      </w:r>
      <w:r w:rsidRPr="00A76DA0">
        <w:t>Операционнаясистема</w:t>
      </w:r>
      <w:r w:rsidRPr="009D34BA">
        <w:t xml:space="preserve"> </w:t>
      </w:r>
      <w:r w:rsidRPr="00A76DA0">
        <w:rPr>
          <w:lang w:val="en-US"/>
        </w:rPr>
        <w:t>Microsoft</w:t>
      </w:r>
      <w:r w:rsidRPr="009D34BA">
        <w:t xml:space="preserve"> </w:t>
      </w:r>
      <w:r w:rsidRPr="00A76DA0">
        <w:rPr>
          <w:lang w:val="en-US"/>
        </w:rPr>
        <w:t>Windows</w:t>
      </w:r>
    </w:p>
    <w:p w:rsidR="00AE117E" w:rsidRPr="009D34BA" w:rsidRDefault="00AE117E" w:rsidP="00A76DA0">
      <w:pPr>
        <w:pStyle w:val="ListParagraph"/>
        <w:ind w:left="0" w:firstLine="709"/>
        <w:jc w:val="both"/>
      </w:pPr>
      <w:r w:rsidRPr="009D34BA">
        <w:t xml:space="preserve">2. </w:t>
      </w:r>
      <w:r w:rsidRPr="00A76DA0">
        <w:rPr>
          <w:lang w:val="en-US"/>
        </w:rPr>
        <w:t>Microsoft</w:t>
      </w:r>
      <w:r w:rsidRPr="009D34BA">
        <w:t xml:space="preserve"> </w:t>
      </w:r>
      <w:r w:rsidRPr="00A76DA0">
        <w:rPr>
          <w:lang w:val="en-US"/>
        </w:rPr>
        <w:t>Office</w:t>
      </w:r>
      <w:r w:rsidRPr="009D34BA">
        <w:t xml:space="preserve"> 2010-2016</w:t>
      </w:r>
    </w:p>
    <w:p w:rsidR="00AE117E" w:rsidRPr="009D34BA" w:rsidRDefault="00AE117E" w:rsidP="00A76DA0">
      <w:pPr>
        <w:pStyle w:val="ListParagraph"/>
        <w:ind w:left="0" w:firstLine="709"/>
        <w:jc w:val="both"/>
      </w:pPr>
      <w:r w:rsidRPr="009D34BA">
        <w:t xml:space="preserve">3. </w:t>
      </w:r>
      <w:r w:rsidRPr="00A76DA0">
        <w:t>Антивирус</w:t>
      </w:r>
      <w:r w:rsidRPr="009D34BA">
        <w:t xml:space="preserve"> </w:t>
      </w:r>
      <w:r w:rsidRPr="00A76DA0">
        <w:rPr>
          <w:lang w:val="en-US"/>
        </w:rPr>
        <w:t>Kaspersky</w:t>
      </w:r>
      <w:r w:rsidRPr="009D34BA">
        <w:t xml:space="preserve"> </w:t>
      </w:r>
      <w:r w:rsidRPr="00A76DA0">
        <w:rPr>
          <w:lang w:val="en-US"/>
        </w:rPr>
        <w:t>Endpoint</w:t>
      </w:r>
      <w:r w:rsidRPr="009D34BA">
        <w:t xml:space="preserve"> </w:t>
      </w:r>
      <w:r w:rsidRPr="00A76DA0">
        <w:rPr>
          <w:lang w:val="en-US"/>
        </w:rPr>
        <w:t>Security</w:t>
      </w:r>
    </w:p>
    <w:p w:rsidR="00AE117E" w:rsidRPr="009D34BA" w:rsidRDefault="00AE117E" w:rsidP="00A76DA0">
      <w:pPr>
        <w:pStyle w:val="ListParagraph"/>
        <w:ind w:left="0" w:firstLine="709"/>
        <w:jc w:val="both"/>
      </w:pPr>
      <w:r w:rsidRPr="009D34BA">
        <w:t xml:space="preserve">4. </w:t>
      </w:r>
      <w:r w:rsidRPr="00A76DA0">
        <w:t>Программадляработыс</w:t>
      </w:r>
      <w:r w:rsidRPr="00A76DA0">
        <w:rPr>
          <w:lang w:val="en-US"/>
        </w:rPr>
        <w:t>pdf</w:t>
      </w:r>
      <w:r w:rsidRPr="00A76DA0">
        <w:t>файлами</w:t>
      </w:r>
      <w:r w:rsidRPr="009D34BA">
        <w:t xml:space="preserve"> </w:t>
      </w:r>
      <w:r w:rsidRPr="00A76DA0">
        <w:rPr>
          <w:lang w:val="en-US"/>
        </w:rPr>
        <w:t>Adobe</w:t>
      </w:r>
      <w:r w:rsidRPr="009D34BA">
        <w:t xml:space="preserve"> </w:t>
      </w:r>
      <w:r w:rsidRPr="00A76DA0">
        <w:rPr>
          <w:lang w:val="en-US"/>
        </w:rPr>
        <w:t>Reader</w:t>
      </w:r>
    </w:p>
    <w:p w:rsidR="00AE117E" w:rsidRPr="00A76DA0" w:rsidRDefault="00AE117E" w:rsidP="00A76DA0">
      <w:pPr>
        <w:pStyle w:val="ListParagraph"/>
        <w:ind w:left="0" w:firstLine="709"/>
        <w:jc w:val="both"/>
      </w:pPr>
      <w:r w:rsidRPr="00A76DA0">
        <w:t>5. Архиватор 7-zip</w:t>
      </w:r>
    </w:p>
    <w:p w:rsidR="00AE117E" w:rsidRPr="00A76DA0" w:rsidRDefault="00AE117E" w:rsidP="00A76DA0">
      <w:pPr>
        <w:pStyle w:val="ListParagraph"/>
        <w:ind w:left="0" w:firstLine="709"/>
        <w:jc w:val="both"/>
      </w:pPr>
      <w:r w:rsidRPr="00A76DA0">
        <w:t>6. Справочно-правовая система Консультант Плюс</w:t>
      </w:r>
    </w:p>
    <w:p w:rsidR="00AE117E" w:rsidRPr="00A76DA0" w:rsidRDefault="00AE117E" w:rsidP="00A76DA0">
      <w:pPr>
        <w:pStyle w:val="ListParagraph"/>
        <w:ind w:left="0" w:firstLine="709"/>
        <w:jc w:val="both"/>
      </w:pPr>
      <w:r w:rsidRPr="00A76DA0">
        <w:t>7. Справочно-правовая система Гарант</w:t>
      </w:r>
    </w:p>
    <w:p w:rsidR="00AE117E" w:rsidRDefault="00AE117E" w:rsidP="00092C77">
      <w:pPr>
        <w:pStyle w:val="ListParagraph"/>
        <w:ind w:left="0"/>
        <w:jc w:val="both"/>
        <w:rPr>
          <w:b/>
        </w:rPr>
      </w:pPr>
    </w:p>
    <w:p w:rsidR="00AE117E" w:rsidRPr="00DF6AF6" w:rsidRDefault="00AE117E" w:rsidP="00DF6AF6">
      <w:pPr>
        <w:pStyle w:val="ListParagraph"/>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AE117E" w:rsidRPr="00DF6AF6" w:rsidRDefault="00AE117E" w:rsidP="00DF6AF6">
      <w:pPr>
        <w:pStyle w:val="ListParagraph"/>
        <w:jc w:val="both"/>
      </w:pPr>
      <w:r w:rsidRPr="00DF6AF6">
        <w:t>1.Проектор, ноутбук</w:t>
      </w:r>
    </w:p>
    <w:p w:rsidR="00AE117E" w:rsidRPr="00DF6AF6" w:rsidRDefault="00AE117E" w:rsidP="00DF6AF6">
      <w:pPr>
        <w:pStyle w:val="ListParagraph"/>
        <w:jc w:val="both"/>
      </w:pPr>
      <w:r w:rsidRPr="00DF6AF6">
        <w:t xml:space="preserve">2.Проекционный экран </w:t>
      </w:r>
    </w:p>
    <w:p w:rsidR="00AE117E" w:rsidRPr="00DF6AF6" w:rsidRDefault="00AE117E" w:rsidP="00DF6AF6">
      <w:pPr>
        <w:pStyle w:val="ListParagraph"/>
        <w:jc w:val="both"/>
      </w:pPr>
      <w:r w:rsidRPr="00DF6AF6">
        <w:t>3.Колонки</w:t>
      </w:r>
    </w:p>
    <w:p w:rsidR="00AE117E" w:rsidRPr="00DF6AF6" w:rsidRDefault="00AE117E" w:rsidP="00DF6AF6">
      <w:pPr>
        <w:pStyle w:val="ListParagraph"/>
        <w:jc w:val="both"/>
        <w:rPr>
          <w:b/>
        </w:rPr>
      </w:pPr>
    </w:p>
    <w:p w:rsidR="00AE117E" w:rsidRPr="00DF6AF6" w:rsidRDefault="00AE117E" w:rsidP="00DF6AF6">
      <w:pPr>
        <w:pStyle w:val="ListParagraph"/>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AE117E" w:rsidRPr="00DF6AF6" w:rsidRDefault="00AE117E" w:rsidP="00DF6AF6">
      <w:pPr>
        <w:pStyle w:val="ListParagraph"/>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E117E" w:rsidRPr="00DF6AF6" w:rsidRDefault="00AE117E" w:rsidP="00DF6AF6">
      <w:pPr>
        <w:pStyle w:val="ListParagraph"/>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E117E" w:rsidRPr="00DF6AF6" w:rsidRDefault="00AE117E" w:rsidP="00DF6AF6">
      <w:pPr>
        <w:pStyle w:val="ListParagraph"/>
        <w:jc w:val="both"/>
        <w:rPr>
          <w:b/>
        </w:rPr>
      </w:pPr>
    </w:p>
    <w:p w:rsidR="00AE117E" w:rsidRPr="00DF6AF6" w:rsidRDefault="00AE117E" w:rsidP="008F02A5">
      <w:pPr>
        <w:pStyle w:val="ListParagraph"/>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AE117E" w:rsidRPr="008F02A5" w:rsidRDefault="00AE117E" w:rsidP="00DF6AF6">
      <w:pPr>
        <w:pStyle w:val="ListParagraph"/>
        <w:jc w:val="both"/>
      </w:pPr>
      <w:r w:rsidRPr="008F02A5">
        <w:t>- чтение проблемно-информационных лекций с использованием доски и видеоматериалов;</w:t>
      </w:r>
    </w:p>
    <w:p w:rsidR="00AE117E" w:rsidRPr="008F02A5" w:rsidRDefault="00AE117E" w:rsidP="00DF6AF6">
      <w:pPr>
        <w:pStyle w:val="ListParagraph"/>
        <w:jc w:val="both"/>
      </w:pPr>
      <w:r w:rsidRPr="008F02A5">
        <w:t>- практические занятия;</w:t>
      </w:r>
    </w:p>
    <w:p w:rsidR="00AE117E" w:rsidRPr="008F02A5" w:rsidRDefault="00AE117E" w:rsidP="00DF6AF6">
      <w:pPr>
        <w:pStyle w:val="ListParagraph"/>
        <w:jc w:val="both"/>
      </w:pPr>
      <w:r w:rsidRPr="008F02A5">
        <w:t>- контрольные опросы;</w:t>
      </w:r>
    </w:p>
    <w:p w:rsidR="00AE117E" w:rsidRPr="008F02A5" w:rsidRDefault="00AE117E" w:rsidP="00DF6AF6">
      <w:pPr>
        <w:pStyle w:val="ListParagraph"/>
        <w:jc w:val="both"/>
      </w:pPr>
      <w:r w:rsidRPr="008F02A5">
        <w:t>- консультации;</w:t>
      </w:r>
    </w:p>
    <w:p w:rsidR="00AE117E" w:rsidRPr="008F02A5" w:rsidRDefault="00AE117E" w:rsidP="00DF6AF6">
      <w:pPr>
        <w:pStyle w:val="ListParagraph"/>
        <w:jc w:val="both"/>
      </w:pPr>
      <w:r w:rsidRPr="008F02A5">
        <w:t>- самостоятельная работа с учебной литературой;</w:t>
      </w:r>
    </w:p>
    <w:p w:rsidR="00AE117E" w:rsidRPr="008F02A5" w:rsidRDefault="00AE117E" w:rsidP="00DF6AF6">
      <w:pPr>
        <w:pStyle w:val="ListParagraph"/>
        <w:jc w:val="both"/>
      </w:pPr>
      <w:r w:rsidRPr="008F02A5">
        <w:t>- подготовка и обсуждение презентаций.</w:t>
      </w:r>
    </w:p>
    <w:p w:rsidR="00AE117E" w:rsidRDefault="00AE117E" w:rsidP="00DF6AF6">
      <w:pPr>
        <w:pStyle w:val="ListParagraph"/>
        <w:jc w:val="both"/>
        <w:rPr>
          <w:b/>
        </w:rPr>
      </w:pPr>
    </w:p>
    <w:p w:rsidR="00AE117E" w:rsidRPr="00DF6AF6" w:rsidRDefault="00AE117E" w:rsidP="00DF6AF6">
      <w:pPr>
        <w:pStyle w:val="ListParagraph"/>
        <w:jc w:val="both"/>
        <w:rPr>
          <w:b/>
        </w:rPr>
      </w:pPr>
      <w:r w:rsidRPr="00DF6AF6">
        <w:rPr>
          <w:b/>
        </w:rPr>
        <w:t>12.2. Активные и интерактивные методы и формы обучения</w:t>
      </w:r>
    </w:p>
    <w:p w:rsidR="00AE117E" w:rsidRPr="008F02A5" w:rsidRDefault="00AE117E" w:rsidP="008F02A5">
      <w:pPr>
        <w:pStyle w:val="ListParagraph"/>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AE117E" w:rsidRPr="008F02A5" w:rsidRDefault="00AE117E" w:rsidP="008F02A5">
      <w:pPr>
        <w:pStyle w:val="ListParagraph"/>
        <w:ind w:left="0" w:firstLine="709"/>
        <w:jc w:val="both"/>
        <w:rPr>
          <w:i/>
        </w:rPr>
      </w:pPr>
      <w:r w:rsidRPr="008F02A5">
        <w:rPr>
          <w:i/>
        </w:rPr>
        <w:t>- творческие задания;</w:t>
      </w:r>
    </w:p>
    <w:p w:rsidR="00AE117E" w:rsidRPr="008F02A5" w:rsidRDefault="00AE117E" w:rsidP="008F02A5">
      <w:pPr>
        <w:pStyle w:val="ListParagraph"/>
        <w:ind w:left="0" w:firstLine="709"/>
        <w:jc w:val="both"/>
        <w:rPr>
          <w:i/>
        </w:rPr>
      </w:pPr>
      <w:r w:rsidRPr="008F02A5">
        <w:rPr>
          <w:i/>
        </w:rPr>
        <w:t>- сообщения с анализом;</w:t>
      </w:r>
    </w:p>
    <w:p w:rsidR="00AE117E" w:rsidRDefault="00AE117E" w:rsidP="008F02A5">
      <w:pPr>
        <w:pStyle w:val="ListParagraph"/>
        <w:ind w:left="0" w:firstLine="709"/>
        <w:jc w:val="both"/>
        <w:rPr>
          <w:i/>
        </w:rPr>
      </w:pPr>
      <w:r w:rsidRPr="008F02A5">
        <w:rPr>
          <w:i/>
        </w:rPr>
        <w:t xml:space="preserve"> - анализ проблемных ситуаций</w:t>
      </w:r>
      <w:r>
        <w:rPr>
          <w:i/>
        </w:rPr>
        <w:t>;</w:t>
      </w:r>
    </w:p>
    <w:p w:rsidR="00AE117E" w:rsidRPr="008F02A5" w:rsidRDefault="00AE117E" w:rsidP="008F02A5">
      <w:pPr>
        <w:pStyle w:val="ListParagraph"/>
        <w:ind w:left="0" w:firstLine="709"/>
        <w:jc w:val="both"/>
        <w:rPr>
          <w:i/>
        </w:rPr>
      </w:pPr>
      <w:r>
        <w:rPr>
          <w:i/>
        </w:rPr>
        <w:t>- деловая игра;</w:t>
      </w:r>
    </w:p>
    <w:p w:rsidR="00AE117E" w:rsidRPr="008F02A5" w:rsidRDefault="00AE117E" w:rsidP="008F02A5">
      <w:pPr>
        <w:pStyle w:val="ListParagraph"/>
        <w:ind w:left="0" w:firstLine="709"/>
        <w:jc w:val="both"/>
        <w:rPr>
          <w:i/>
        </w:rPr>
      </w:pPr>
      <w:r w:rsidRPr="008F02A5">
        <w:rPr>
          <w:i/>
        </w:rPr>
        <w:t>-беседа.</w:t>
      </w:r>
    </w:p>
    <w:p w:rsidR="00AE117E" w:rsidRPr="008F02A5" w:rsidRDefault="00AE117E" w:rsidP="008F02A5">
      <w:pPr>
        <w:pStyle w:val="ListParagraph"/>
        <w:ind w:left="0" w:firstLine="709"/>
        <w:jc w:val="both"/>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Pr="00DC11F5" w:rsidRDefault="00AE117E" w:rsidP="008F02A5">
      <w:pPr>
        <w:jc w:val="right"/>
      </w:pPr>
      <w:r w:rsidRPr="00DC11F5">
        <w:t xml:space="preserve">Приложение </w:t>
      </w:r>
    </w:p>
    <w:p w:rsidR="00AE117E" w:rsidRPr="00DC11F5" w:rsidRDefault="00AE117E" w:rsidP="008F02A5">
      <w:pPr>
        <w:jc w:val="right"/>
      </w:pPr>
    </w:p>
    <w:p w:rsidR="00AE117E" w:rsidRPr="00DC11F5" w:rsidRDefault="00AE117E" w:rsidP="008F02A5">
      <w:pPr>
        <w:jc w:val="center"/>
      </w:pPr>
    </w:p>
    <w:p w:rsidR="00AE117E" w:rsidRPr="00DC11F5" w:rsidRDefault="00AE117E" w:rsidP="008F02A5"/>
    <w:p w:rsidR="00AE117E" w:rsidRPr="00DC11F5" w:rsidRDefault="00AE117E" w:rsidP="008F02A5">
      <w:pPr>
        <w:jc w:val="right"/>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rPr>
          <w:b/>
          <w:bCs/>
        </w:rPr>
      </w:pPr>
      <w:r w:rsidRPr="00DC11F5">
        <w:rPr>
          <w:b/>
          <w:bCs/>
        </w:rPr>
        <w:t xml:space="preserve">ФОНД ОЦЕНОЧНЫХ СРЕДСТВ </w:t>
      </w:r>
    </w:p>
    <w:p w:rsidR="00AE117E" w:rsidRPr="00DC11F5" w:rsidRDefault="00AE117E" w:rsidP="008F02A5">
      <w:pPr>
        <w:jc w:val="center"/>
        <w:rPr>
          <w:b/>
          <w:bCs/>
        </w:rPr>
      </w:pPr>
      <w:r w:rsidRPr="00DC11F5">
        <w:rPr>
          <w:b/>
          <w:bCs/>
        </w:rPr>
        <w:t>ДЛЯ ПРОВЕДЕНИЯ ПРОМЕЖУТОЧНОЙ АТТЕСТАЦИИ</w:t>
      </w:r>
    </w:p>
    <w:p w:rsidR="00AE117E" w:rsidRPr="00DC11F5" w:rsidRDefault="00AE117E" w:rsidP="008F02A5">
      <w:pPr>
        <w:jc w:val="center"/>
        <w:rPr>
          <w:b/>
          <w:bCs/>
        </w:rPr>
      </w:pPr>
      <w:r w:rsidRPr="00DC11F5">
        <w:rPr>
          <w:b/>
          <w:bCs/>
        </w:rPr>
        <w:t>ПО ДИСЦИПЛИНЕ</w:t>
      </w:r>
    </w:p>
    <w:p w:rsidR="00AE117E" w:rsidRPr="00DC11F5" w:rsidRDefault="00AE117E" w:rsidP="008F02A5">
      <w:pPr>
        <w:jc w:val="center"/>
        <w:rPr>
          <w:b/>
          <w:bCs/>
        </w:rPr>
      </w:pPr>
    </w:p>
    <w:p w:rsidR="00AE117E" w:rsidRPr="00DC11F5" w:rsidRDefault="00AE117E" w:rsidP="008F02A5">
      <w:pPr>
        <w:jc w:val="center"/>
        <w:rPr>
          <w:b/>
          <w:bCs/>
        </w:rPr>
      </w:pPr>
    </w:p>
    <w:p w:rsidR="00AE117E" w:rsidRPr="00DC11F5" w:rsidRDefault="00AE117E" w:rsidP="008F02A5">
      <w:pPr>
        <w:tabs>
          <w:tab w:val="left" w:leader="underscore" w:pos="9856"/>
        </w:tabs>
        <w:jc w:val="center"/>
        <w:rPr>
          <w:b/>
          <w:bCs/>
        </w:rPr>
      </w:pPr>
      <w:r w:rsidRPr="00DC11F5">
        <w:rPr>
          <w:b/>
          <w:bCs/>
        </w:rPr>
        <w:t>«</w:t>
      </w:r>
      <w:r>
        <w:rPr>
          <w:b/>
          <w:bCs/>
        </w:rPr>
        <w:t>Теория лидерства</w:t>
      </w:r>
      <w:r w:rsidRPr="00DC11F5">
        <w:rPr>
          <w:b/>
          <w:bCs/>
        </w:rPr>
        <w:t>»</w:t>
      </w:r>
    </w:p>
    <w:p w:rsidR="00AE117E" w:rsidRPr="00DC11F5" w:rsidRDefault="00AE117E" w:rsidP="008F02A5">
      <w:pPr>
        <w:jc w:val="cente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092C77">
      <w:pPr>
        <w:pStyle w:val="ListParagraph"/>
        <w:ind w:left="0"/>
        <w:jc w:val="both"/>
        <w:rPr>
          <w:b/>
        </w:rPr>
      </w:pPr>
      <w:r w:rsidRPr="003B73E4">
        <w:rPr>
          <w:b/>
        </w:rPr>
        <w:t>1.</w:t>
      </w:r>
      <w:r w:rsidRPr="003B73E4">
        <w:rPr>
          <w:b/>
        </w:rPr>
        <w:tab/>
        <w:t>Паспорт компетенций</w:t>
      </w:r>
    </w:p>
    <w:p w:rsidR="00AE117E" w:rsidRDefault="00AE117E" w:rsidP="00092C77">
      <w:pPr>
        <w:pStyle w:val="ListParagraph"/>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406"/>
        <w:gridCol w:w="3405"/>
        <w:gridCol w:w="3405"/>
      </w:tblGrid>
      <w:tr w:rsidR="00AE117E" w:rsidTr="0020232B">
        <w:tc>
          <w:tcPr>
            <w:tcW w:w="3406" w:type="dxa"/>
          </w:tcPr>
          <w:p w:rsidR="00AE117E" w:rsidRPr="008D74C9" w:rsidRDefault="00AE117E" w:rsidP="0020232B">
            <w:pPr>
              <w:jc w:val="center"/>
            </w:pPr>
            <w:r w:rsidRPr="008D74C9">
              <w:t>Код оцениваемой компетенции (или её части)</w:t>
            </w:r>
          </w:p>
        </w:tc>
        <w:tc>
          <w:tcPr>
            <w:tcW w:w="3405" w:type="dxa"/>
          </w:tcPr>
          <w:p w:rsidR="00AE117E" w:rsidRPr="008D74C9" w:rsidRDefault="00AE117E" w:rsidP="0020232B">
            <w:pPr>
              <w:jc w:val="center"/>
            </w:pPr>
            <w:r w:rsidRPr="008D74C9">
              <w:t>Вид контроля</w:t>
            </w:r>
          </w:p>
        </w:tc>
        <w:tc>
          <w:tcPr>
            <w:tcW w:w="3405" w:type="dxa"/>
          </w:tcPr>
          <w:p w:rsidR="00AE117E" w:rsidRDefault="00AE117E" w:rsidP="0020232B">
            <w:pPr>
              <w:jc w:val="center"/>
            </w:pPr>
            <w:r w:rsidRPr="008D74C9">
              <w:t>Компонент фонда оценочных средств</w:t>
            </w:r>
          </w:p>
        </w:tc>
      </w:tr>
      <w:tr w:rsidR="00AE117E" w:rsidTr="0020232B">
        <w:tc>
          <w:tcPr>
            <w:tcW w:w="3406" w:type="dxa"/>
          </w:tcPr>
          <w:p w:rsidR="00AE117E" w:rsidRPr="004F0E42" w:rsidRDefault="00AE117E" w:rsidP="0020232B">
            <w:pPr>
              <w:pStyle w:val="ListParagraph"/>
              <w:ind w:left="0"/>
              <w:jc w:val="both"/>
            </w:pPr>
            <w:r w:rsidRPr="004F0E42">
              <w:t>ПК-1</w:t>
            </w:r>
          </w:p>
        </w:tc>
        <w:tc>
          <w:tcPr>
            <w:tcW w:w="3405" w:type="dxa"/>
          </w:tcPr>
          <w:p w:rsidR="00AE117E" w:rsidRPr="004F0E42" w:rsidRDefault="00AE117E" w:rsidP="0020232B">
            <w:pPr>
              <w:jc w:val="center"/>
            </w:pPr>
            <w:r w:rsidRPr="004F0E42">
              <w:t>письменный</w:t>
            </w:r>
          </w:p>
        </w:tc>
        <w:tc>
          <w:tcPr>
            <w:tcW w:w="3405" w:type="dxa"/>
          </w:tcPr>
          <w:p w:rsidR="00AE117E" w:rsidRPr="004F0E42" w:rsidRDefault="00AE117E" w:rsidP="0020232B">
            <w:pPr>
              <w:pStyle w:val="ListParagraph"/>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p>
        </w:tc>
      </w:tr>
      <w:tr w:rsidR="00AE117E" w:rsidTr="0020232B">
        <w:tc>
          <w:tcPr>
            <w:tcW w:w="3406" w:type="dxa"/>
          </w:tcPr>
          <w:p w:rsidR="00AE117E" w:rsidRPr="004F0E42" w:rsidRDefault="00AE117E" w:rsidP="0020232B">
            <w:pPr>
              <w:pStyle w:val="ListParagraph"/>
              <w:ind w:left="0"/>
              <w:jc w:val="both"/>
            </w:pPr>
            <w:r w:rsidRPr="004F0E42">
              <w:t>ПК-2</w:t>
            </w:r>
          </w:p>
        </w:tc>
        <w:tc>
          <w:tcPr>
            <w:tcW w:w="3405" w:type="dxa"/>
          </w:tcPr>
          <w:p w:rsidR="00AE117E" w:rsidRPr="004F0E42" w:rsidRDefault="00AE117E" w:rsidP="0020232B">
            <w:pPr>
              <w:pStyle w:val="ListParagraph"/>
              <w:ind w:left="0"/>
              <w:jc w:val="center"/>
            </w:pPr>
            <w:r w:rsidRPr="004F0E42">
              <w:t>письменный</w:t>
            </w:r>
          </w:p>
        </w:tc>
        <w:tc>
          <w:tcPr>
            <w:tcW w:w="3405" w:type="dxa"/>
          </w:tcPr>
          <w:p w:rsidR="00AE117E" w:rsidRPr="002824A6" w:rsidRDefault="00AE117E" w:rsidP="0020232B">
            <w:pPr>
              <w:pStyle w:val="ListParagraph"/>
              <w:ind w:left="0"/>
              <w:jc w:val="both"/>
            </w:pPr>
            <w:r w:rsidRPr="002824A6">
              <w:t>проблемно-аналитическое задание, информационный проект (творческое задание), деловая игра</w:t>
            </w:r>
            <w:r>
              <w:t xml:space="preserve">, </w:t>
            </w:r>
            <w:r w:rsidRPr="002824A6">
              <w:t>практическое задание в форме практической подготовки</w:t>
            </w:r>
          </w:p>
        </w:tc>
      </w:tr>
      <w:tr w:rsidR="00AE117E" w:rsidTr="0020232B">
        <w:tc>
          <w:tcPr>
            <w:tcW w:w="3406" w:type="dxa"/>
          </w:tcPr>
          <w:p w:rsidR="00AE117E" w:rsidRPr="004F0E42" w:rsidRDefault="00AE117E" w:rsidP="0020232B">
            <w:pPr>
              <w:pStyle w:val="ListParagraph"/>
              <w:ind w:left="0"/>
              <w:jc w:val="both"/>
            </w:pPr>
          </w:p>
        </w:tc>
        <w:tc>
          <w:tcPr>
            <w:tcW w:w="3405" w:type="dxa"/>
          </w:tcPr>
          <w:p w:rsidR="00AE117E" w:rsidRPr="00712FF3" w:rsidRDefault="00AE117E" w:rsidP="0020232B">
            <w:pPr>
              <w:jc w:val="center"/>
            </w:pPr>
            <w:r w:rsidRPr="00712FF3">
              <w:t>письменный</w:t>
            </w:r>
          </w:p>
        </w:tc>
        <w:tc>
          <w:tcPr>
            <w:tcW w:w="3405" w:type="dxa"/>
          </w:tcPr>
          <w:p w:rsidR="00AE117E" w:rsidRPr="00712FF3" w:rsidRDefault="00AE117E" w:rsidP="0020232B">
            <w:pPr>
              <w:jc w:val="center"/>
            </w:pPr>
            <w:r w:rsidRPr="00712FF3">
              <w:t>Тест</w:t>
            </w:r>
          </w:p>
        </w:tc>
      </w:tr>
      <w:tr w:rsidR="00AE117E" w:rsidTr="0020232B">
        <w:tc>
          <w:tcPr>
            <w:tcW w:w="3406" w:type="dxa"/>
          </w:tcPr>
          <w:p w:rsidR="00AE117E" w:rsidRPr="004F0E42" w:rsidRDefault="00AE117E" w:rsidP="0020232B">
            <w:pPr>
              <w:pStyle w:val="ListParagraph"/>
              <w:ind w:left="0"/>
              <w:jc w:val="both"/>
            </w:pPr>
          </w:p>
        </w:tc>
        <w:tc>
          <w:tcPr>
            <w:tcW w:w="3405" w:type="dxa"/>
          </w:tcPr>
          <w:p w:rsidR="00AE117E" w:rsidRPr="00712FF3" w:rsidRDefault="00AE117E" w:rsidP="0020232B">
            <w:pPr>
              <w:jc w:val="center"/>
            </w:pPr>
            <w:r w:rsidRPr="00712FF3">
              <w:t>устный</w:t>
            </w:r>
          </w:p>
        </w:tc>
        <w:tc>
          <w:tcPr>
            <w:tcW w:w="3405" w:type="dxa"/>
          </w:tcPr>
          <w:p w:rsidR="00AE117E" w:rsidRDefault="00AE117E" w:rsidP="0020232B">
            <w:pPr>
              <w:jc w:val="center"/>
            </w:pPr>
            <w:r w:rsidRPr="00712FF3">
              <w:t>Вопросы к зачёту</w:t>
            </w:r>
          </w:p>
        </w:tc>
      </w:tr>
    </w:tbl>
    <w:p w:rsidR="00AE117E" w:rsidRDefault="00AE117E" w:rsidP="00092C77">
      <w:pPr>
        <w:pStyle w:val="ListParagraph"/>
        <w:ind w:left="0"/>
        <w:jc w:val="both"/>
        <w:rPr>
          <w:b/>
        </w:rPr>
      </w:pPr>
    </w:p>
    <w:p w:rsidR="00AE117E" w:rsidRPr="002824A6" w:rsidRDefault="00AE117E" w:rsidP="002824A6">
      <w:pPr>
        <w:pStyle w:val="ListParagraph"/>
        <w:jc w:val="both"/>
        <w:rPr>
          <w:b/>
        </w:rPr>
      </w:pPr>
      <w:r w:rsidRPr="002824A6">
        <w:rPr>
          <w:b/>
        </w:rPr>
        <w:t>2.Критерии освоения компетенций</w:t>
      </w:r>
    </w:p>
    <w:p w:rsidR="00AE117E" w:rsidRPr="002824A6" w:rsidRDefault="00AE117E" w:rsidP="002824A6">
      <w:pPr>
        <w:pStyle w:val="ListParagraph"/>
        <w:jc w:val="both"/>
        <w:rPr>
          <w:b/>
        </w:rPr>
      </w:pPr>
    </w:p>
    <w:p w:rsidR="00AE117E" w:rsidRPr="002824A6" w:rsidRDefault="00AE117E" w:rsidP="002824A6">
      <w:pPr>
        <w:pStyle w:val="ListParagraph"/>
        <w:ind w:left="0" w:firstLine="709"/>
        <w:jc w:val="both"/>
      </w:pPr>
      <w:r w:rsidRPr="002824A6">
        <w:t>В качестве критериев освоения компетенций используются знания, умения, владения.</w:t>
      </w:r>
    </w:p>
    <w:p w:rsidR="00AE117E" w:rsidRPr="002824A6" w:rsidRDefault="00AE117E" w:rsidP="002824A6">
      <w:pPr>
        <w:pStyle w:val="ListParagraph"/>
        <w:ind w:left="0" w:firstLine="709"/>
        <w:jc w:val="both"/>
      </w:pPr>
    </w:p>
    <w:p w:rsidR="00AE117E" w:rsidRPr="002824A6" w:rsidRDefault="00AE117E" w:rsidP="002824A6">
      <w:pPr>
        <w:pStyle w:val="ListParagraph"/>
        <w:ind w:left="0" w:firstLine="709"/>
        <w:jc w:val="center"/>
        <w:rPr>
          <w:b/>
        </w:rPr>
      </w:pPr>
      <w:r w:rsidRPr="002824A6">
        <w:rPr>
          <w:b/>
        </w:rPr>
        <w:t>Критерии оценки знаний студентов</w:t>
      </w:r>
    </w:p>
    <w:p w:rsidR="00AE117E" w:rsidRPr="002824A6" w:rsidRDefault="00AE117E" w:rsidP="002824A6">
      <w:pPr>
        <w:pStyle w:val="ListParagraph"/>
        <w:ind w:left="0" w:firstLine="709"/>
        <w:jc w:val="center"/>
        <w:rPr>
          <w:b/>
        </w:rPr>
      </w:pPr>
      <w:r w:rsidRPr="002824A6">
        <w:rPr>
          <w:b/>
        </w:rPr>
        <w:t>(пороговый уровень сформированности компетенции)</w:t>
      </w:r>
    </w:p>
    <w:p w:rsidR="00AE117E" w:rsidRDefault="00AE117E" w:rsidP="00092C77">
      <w:pPr>
        <w:pStyle w:val="ListParagraph"/>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862"/>
        <w:gridCol w:w="7354"/>
      </w:tblGrid>
      <w:tr w:rsidR="00AE117E" w:rsidTr="0020232B">
        <w:tc>
          <w:tcPr>
            <w:tcW w:w="2862" w:type="dxa"/>
          </w:tcPr>
          <w:p w:rsidR="00AE117E" w:rsidRPr="0020232B" w:rsidRDefault="00AE117E" w:rsidP="00365A7C">
            <w:pPr>
              <w:rPr>
                <w:b/>
              </w:rPr>
            </w:pPr>
            <w:r w:rsidRPr="0020232B">
              <w:rPr>
                <w:b/>
              </w:rPr>
              <w:t>Шкала оценивания</w:t>
            </w:r>
          </w:p>
        </w:tc>
        <w:tc>
          <w:tcPr>
            <w:tcW w:w="7354" w:type="dxa"/>
          </w:tcPr>
          <w:p w:rsidR="00AE117E" w:rsidRPr="0020232B" w:rsidRDefault="00AE117E" w:rsidP="00365A7C">
            <w:pPr>
              <w:rPr>
                <w:b/>
              </w:rPr>
            </w:pPr>
            <w:r w:rsidRPr="0020232B">
              <w:rPr>
                <w:b/>
              </w:rPr>
              <w:t>Показатели оценивания компетенций</w:t>
            </w:r>
          </w:p>
        </w:tc>
      </w:tr>
      <w:tr w:rsidR="00AE117E" w:rsidTr="0020232B">
        <w:tc>
          <w:tcPr>
            <w:tcW w:w="2862" w:type="dxa"/>
            <w:vAlign w:val="center"/>
          </w:tcPr>
          <w:p w:rsidR="00AE117E" w:rsidRPr="0020232B" w:rsidRDefault="00AE117E" w:rsidP="0020232B">
            <w:pPr>
              <w:jc w:val="center"/>
              <w:rPr>
                <w:b/>
              </w:rPr>
            </w:pPr>
            <w:r w:rsidRPr="0020232B">
              <w:rPr>
                <w:b/>
              </w:rPr>
              <w:t>Отлично</w:t>
            </w:r>
          </w:p>
        </w:tc>
        <w:tc>
          <w:tcPr>
            <w:tcW w:w="7354" w:type="dxa"/>
          </w:tcPr>
          <w:p w:rsidR="00AE117E" w:rsidRPr="0020232B" w:rsidRDefault="00AE117E" w:rsidP="0020232B">
            <w:pPr>
              <w:jc w:val="both"/>
              <w:rPr>
                <w:bCs/>
                <w:lang w:eastAsia="en-US"/>
              </w:rPr>
            </w:pPr>
            <w:r w:rsidRPr="0020232B">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E117E" w:rsidRPr="0020232B" w:rsidRDefault="00AE117E" w:rsidP="0020232B">
            <w:pPr>
              <w:jc w:val="both"/>
              <w:rPr>
                <w:bCs/>
                <w:lang w:eastAsia="en-US"/>
              </w:rPr>
            </w:pPr>
            <w:r w:rsidRPr="0020232B">
              <w:rPr>
                <w:bCs/>
                <w:lang w:eastAsia="en-US"/>
              </w:rPr>
              <w:t>- делает квалифицированные выводы и обобщения;</w:t>
            </w:r>
          </w:p>
          <w:p w:rsidR="00AE117E" w:rsidRPr="002F3944" w:rsidRDefault="00AE117E" w:rsidP="002824A6">
            <w:r w:rsidRPr="0020232B">
              <w:rPr>
                <w:bCs/>
                <w:lang w:eastAsia="en-US"/>
              </w:rPr>
              <w:t>- владеет на высококвалифицированном уровне системой понятий.</w:t>
            </w:r>
          </w:p>
        </w:tc>
      </w:tr>
      <w:tr w:rsidR="00AE117E" w:rsidTr="0020232B">
        <w:tc>
          <w:tcPr>
            <w:tcW w:w="2862" w:type="dxa"/>
            <w:vAlign w:val="center"/>
          </w:tcPr>
          <w:p w:rsidR="00AE117E" w:rsidRPr="0020232B" w:rsidRDefault="00AE117E" w:rsidP="0020232B">
            <w:pPr>
              <w:jc w:val="center"/>
              <w:rPr>
                <w:b/>
              </w:rPr>
            </w:pPr>
            <w:r w:rsidRPr="0020232B">
              <w:rPr>
                <w:b/>
              </w:rPr>
              <w:t>Хорошо</w:t>
            </w:r>
          </w:p>
        </w:tc>
        <w:tc>
          <w:tcPr>
            <w:tcW w:w="7354" w:type="dxa"/>
          </w:tcPr>
          <w:p w:rsidR="00AE117E" w:rsidRDefault="00AE117E" w:rsidP="002824A6">
            <w:r>
              <w:t>- студент твердо усвоил тему, грамотно и по существу излагает ее, опираясь на знания основной и дополнительной литературы;</w:t>
            </w:r>
          </w:p>
          <w:p w:rsidR="00AE117E" w:rsidRDefault="00AE117E" w:rsidP="002824A6">
            <w:r>
              <w:t>- затрудняется в формулировании квалифицированных выводов и обобщений;</w:t>
            </w:r>
          </w:p>
          <w:p w:rsidR="00AE117E" w:rsidRPr="002F3944" w:rsidRDefault="00AE117E" w:rsidP="002824A6">
            <w:r>
              <w:t>- владеет на достаточном уровне системой понятий.</w:t>
            </w:r>
          </w:p>
        </w:tc>
      </w:tr>
      <w:tr w:rsidR="00AE117E" w:rsidTr="0020232B">
        <w:tc>
          <w:tcPr>
            <w:tcW w:w="2862" w:type="dxa"/>
            <w:vAlign w:val="center"/>
          </w:tcPr>
          <w:p w:rsidR="00AE117E" w:rsidRPr="0020232B" w:rsidRDefault="00AE117E" w:rsidP="0020232B">
            <w:pPr>
              <w:jc w:val="center"/>
              <w:rPr>
                <w:b/>
              </w:rPr>
            </w:pPr>
            <w:r w:rsidRPr="0020232B">
              <w:rPr>
                <w:b/>
              </w:rPr>
              <w:t>Удовлетворительно</w:t>
            </w:r>
          </w:p>
        </w:tc>
        <w:tc>
          <w:tcPr>
            <w:tcW w:w="7354" w:type="dxa"/>
          </w:tcPr>
          <w:p w:rsidR="00AE117E" w:rsidRDefault="00AE117E" w:rsidP="002824A6">
            <w:r>
              <w:t>- студент ориентируется в материале, однако затрудняется в его изложении;</w:t>
            </w:r>
          </w:p>
          <w:p w:rsidR="00AE117E" w:rsidRDefault="00AE117E" w:rsidP="002824A6">
            <w:r>
              <w:t>- показывает недостаточность знаний основной и дополнительной литературы;</w:t>
            </w:r>
          </w:p>
          <w:p w:rsidR="00AE117E" w:rsidRDefault="00AE117E" w:rsidP="002824A6">
            <w:r>
              <w:t>- слабо аргументирует научные положения;</w:t>
            </w:r>
          </w:p>
          <w:p w:rsidR="00AE117E" w:rsidRDefault="00AE117E" w:rsidP="002824A6">
            <w:r>
              <w:t>- практически не способен сформулировать выводы и обобщения;</w:t>
            </w:r>
          </w:p>
          <w:p w:rsidR="00AE117E" w:rsidRPr="002F3944" w:rsidRDefault="00AE117E" w:rsidP="002824A6">
            <w:r>
              <w:t>- частично владеет системой понятий.</w:t>
            </w:r>
          </w:p>
        </w:tc>
      </w:tr>
      <w:tr w:rsidR="00AE117E" w:rsidTr="0020232B">
        <w:tc>
          <w:tcPr>
            <w:tcW w:w="2862" w:type="dxa"/>
            <w:vAlign w:val="center"/>
          </w:tcPr>
          <w:p w:rsidR="00AE117E" w:rsidRPr="0020232B" w:rsidRDefault="00AE117E" w:rsidP="0020232B">
            <w:pPr>
              <w:jc w:val="center"/>
              <w:rPr>
                <w:b/>
              </w:rPr>
            </w:pPr>
            <w:r w:rsidRPr="0020232B">
              <w:rPr>
                <w:b/>
              </w:rPr>
              <w:t>Неудовлетворительно</w:t>
            </w:r>
          </w:p>
        </w:tc>
        <w:tc>
          <w:tcPr>
            <w:tcW w:w="7354" w:type="dxa"/>
          </w:tcPr>
          <w:p w:rsidR="00AE117E" w:rsidRDefault="00AE117E" w:rsidP="002824A6">
            <w:r>
              <w:t>- студент не усвоил значительной части материала;</w:t>
            </w:r>
          </w:p>
          <w:p w:rsidR="00AE117E" w:rsidRDefault="00AE117E" w:rsidP="002824A6">
            <w:r>
              <w:t>-  не может аргументировать научные положения;</w:t>
            </w:r>
          </w:p>
          <w:p w:rsidR="00AE117E" w:rsidRDefault="00AE117E" w:rsidP="002824A6">
            <w:r>
              <w:t>- не формулирует квалифицированных выводов и обобщений;</w:t>
            </w:r>
          </w:p>
          <w:p w:rsidR="00AE117E" w:rsidRPr="002F3944" w:rsidRDefault="00AE117E" w:rsidP="002824A6">
            <w:r>
              <w:t>- не владеет системой понятий.</w:t>
            </w:r>
          </w:p>
        </w:tc>
      </w:tr>
    </w:tbl>
    <w:p w:rsidR="00AE117E" w:rsidRDefault="00AE117E" w:rsidP="00092C77">
      <w:pPr>
        <w:pStyle w:val="ListParagraph"/>
        <w:ind w:left="0"/>
        <w:jc w:val="both"/>
        <w:rPr>
          <w:b/>
        </w:rPr>
      </w:pPr>
    </w:p>
    <w:p w:rsidR="00AE117E" w:rsidRDefault="00AE117E" w:rsidP="00092C77">
      <w:pPr>
        <w:pStyle w:val="ListParagraph"/>
        <w:ind w:left="0"/>
        <w:jc w:val="both"/>
        <w:rPr>
          <w:b/>
        </w:rPr>
      </w:pPr>
    </w:p>
    <w:p w:rsidR="00AE117E" w:rsidRDefault="00AE117E" w:rsidP="002824A6">
      <w:pPr>
        <w:jc w:val="center"/>
        <w:rPr>
          <w:b/>
        </w:rPr>
      </w:pPr>
    </w:p>
    <w:p w:rsidR="00AE117E" w:rsidRDefault="00AE117E" w:rsidP="002824A6">
      <w:pPr>
        <w:jc w:val="center"/>
        <w:rPr>
          <w:b/>
        </w:rPr>
      </w:pPr>
    </w:p>
    <w:p w:rsidR="00AE117E" w:rsidRDefault="00AE117E" w:rsidP="002824A6">
      <w:pPr>
        <w:jc w:val="center"/>
        <w:rPr>
          <w:b/>
        </w:rPr>
      </w:pPr>
    </w:p>
    <w:p w:rsidR="00AE117E" w:rsidRPr="002824A6" w:rsidRDefault="00AE117E" w:rsidP="002824A6">
      <w:pPr>
        <w:jc w:val="center"/>
        <w:rPr>
          <w:b/>
        </w:rPr>
      </w:pPr>
      <w:r w:rsidRPr="002824A6">
        <w:rPr>
          <w:b/>
        </w:rPr>
        <w:t>Критерии оценки умений студентов по решению учебно-профессиональных задач и заданий</w:t>
      </w:r>
    </w:p>
    <w:p w:rsidR="00AE117E" w:rsidRDefault="00AE117E" w:rsidP="002824A6">
      <w:pPr>
        <w:pStyle w:val="ListParagraph"/>
        <w:ind w:left="0"/>
        <w:jc w:val="center"/>
        <w:rPr>
          <w:b/>
        </w:rPr>
      </w:pPr>
      <w:r w:rsidRPr="002824A6">
        <w:rPr>
          <w:b/>
        </w:rPr>
        <w:t>(продвинутый уровень сформированности компетенции)</w:t>
      </w:r>
    </w:p>
    <w:p w:rsidR="00AE117E" w:rsidRDefault="00AE117E" w:rsidP="002824A6">
      <w:pPr>
        <w:pStyle w:val="ListParagraph"/>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062"/>
        <w:gridCol w:w="7154"/>
      </w:tblGrid>
      <w:tr w:rsidR="00AE117E" w:rsidTr="0020232B">
        <w:tc>
          <w:tcPr>
            <w:tcW w:w="3085" w:type="dxa"/>
            <w:vAlign w:val="center"/>
          </w:tcPr>
          <w:p w:rsidR="00AE117E" w:rsidRPr="0020232B" w:rsidRDefault="00AE117E" w:rsidP="002824A6">
            <w:pPr>
              <w:rPr>
                <w:b/>
              </w:rPr>
            </w:pPr>
            <w:r w:rsidRPr="0020232B">
              <w:rPr>
                <w:b/>
              </w:rPr>
              <w:t>Шкала оценивания</w:t>
            </w:r>
          </w:p>
        </w:tc>
        <w:tc>
          <w:tcPr>
            <w:tcW w:w="7337" w:type="dxa"/>
          </w:tcPr>
          <w:p w:rsidR="00AE117E" w:rsidRPr="0020232B" w:rsidRDefault="00AE117E" w:rsidP="0020232B">
            <w:pPr>
              <w:pStyle w:val="ListParagraph"/>
              <w:ind w:left="0"/>
              <w:jc w:val="both"/>
              <w:rPr>
                <w:b/>
              </w:rPr>
            </w:pPr>
            <w:r w:rsidRPr="0020232B">
              <w:rPr>
                <w:b/>
              </w:rPr>
              <w:t>Показатели оценивания компетенций</w:t>
            </w:r>
          </w:p>
        </w:tc>
      </w:tr>
      <w:tr w:rsidR="00AE117E" w:rsidTr="0020232B">
        <w:tc>
          <w:tcPr>
            <w:tcW w:w="3085" w:type="dxa"/>
            <w:vAlign w:val="center"/>
          </w:tcPr>
          <w:p w:rsidR="00AE117E" w:rsidRPr="0020232B" w:rsidRDefault="00AE117E" w:rsidP="0020232B">
            <w:pPr>
              <w:jc w:val="center"/>
              <w:rPr>
                <w:b/>
              </w:rPr>
            </w:pPr>
            <w:r w:rsidRPr="0020232B">
              <w:rPr>
                <w:b/>
              </w:rPr>
              <w:t>Отлично</w:t>
            </w:r>
          </w:p>
        </w:tc>
        <w:tc>
          <w:tcPr>
            <w:tcW w:w="7337" w:type="dxa"/>
          </w:tcPr>
          <w:p w:rsidR="00AE117E" w:rsidRPr="002824A6" w:rsidRDefault="00AE117E" w:rsidP="0020232B">
            <w:pPr>
              <w:pStyle w:val="ListParagraph"/>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E117E" w:rsidTr="0020232B">
        <w:tc>
          <w:tcPr>
            <w:tcW w:w="3085" w:type="dxa"/>
            <w:vAlign w:val="center"/>
          </w:tcPr>
          <w:p w:rsidR="00AE117E" w:rsidRPr="0020232B" w:rsidRDefault="00AE117E" w:rsidP="0020232B">
            <w:pPr>
              <w:jc w:val="center"/>
              <w:rPr>
                <w:b/>
              </w:rPr>
            </w:pPr>
            <w:r w:rsidRPr="0020232B">
              <w:rPr>
                <w:b/>
              </w:rPr>
              <w:t>Хорошо</w:t>
            </w:r>
          </w:p>
        </w:tc>
        <w:tc>
          <w:tcPr>
            <w:tcW w:w="7337" w:type="dxa"/>
          </w:tcPr>
          <w:p w:rsidR="00AE117E" w:rsidRPr="002824A6" w:rsidRDefault="00AE117E" w:rsidP="0020232B">
            <w:pPr>
              <w:pStyle w:val="ListParagraph"/>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E117E" w:rsidTr="0020232B">
        <w:tc>
          <w:tcPr>
            <w:tcW w:w="3085" w:type="dxa"/>
            <w:vAlign w:val="center"/>
          </w:tcPr>
          <w:p w:rsidR="00AE117E" w:rsidRPr="0020232B" w:rsidRDefault="00AE117E" w:rsidP="0020232B">
            <w:pPr>
              <w:jc w:val="center"/>
              <w:rPr>
                <w:b/>
              </w:rPr>
            </w:pPr>
            <w:r w:rsidRPr="0020232B">
              <w:rPr>
                <w:b/>
              </w:rPr>
              <w:t>Удовлетворительно</w:t>
            </w:r>
          </w:p>
        </w:tc>
        <w:tc>
          <w:tcPr>
            <w:tcW w:w="7337" w:type="dxa"/>
          </w:tcPr>
          <w:p w:rsidR="00AE117E" w:rsidRPr="001E070F" w:rsidRDefault="00AE117E" w:rsidP="0020232B">
            <w:pPr>
              <w:pStyle w:val="ListParagraph"/>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E117E" w:rsidRPr="001E070F" w:rsidTr="0020232B">
        <w:tc>
          <w:tcPr>
            <w:tcW w:w="3085" w:type="dxa"/>
            <w:vAlign w:val="center"/>
          </w:tcPr>
          <w:p w:rsidR="00AE117E" w:rsidRPr="0020232B" w:rsidRDefault="00AE117E" w:rsidP="0020232B">
            <w:pPr>
              <w:jc w:val="center"/>
              <w:rPr>
                <w:b/>
              </w:rPr>
            </w:pPr>
            <w:r w:rsidRPr="0020232B">
              <w:rPr>
                <w:b/>
              </w:rPr>
              <w:t>Неудовлетворительно</w:t>
            </w:r>
          </w:p>
        </w:tc>
        <w:tc>
          <w:tcPr>
            <w:tcW w:w="7337" w:type="dxa"/>
          </w:tcPr>
          <w:p w:rsidR="00AE117E" w:rsidRPr="001E070F" w:rsidRDefault="00AE117E" w:rsidP="0020232B">
            <w:pPr>
              <w:pStyle w:val="ListParagraph"/>
              <w:ind w:left="0"/>
              <w:jc w:val="both"/>
            </w:pPr>
            <w:r w:rsidRPr="001E070F">
              <w:t>студент не решил учебно-профессиональную задачу или задание.</w:t>
            </w:r>
          </w:p>
        </w:tc>
      </w:tr>
    </w:tbl>
    <w:p w:rsidR="00AE117E" w:rsidRDefault="00AE117E" w:rsidP="00092C77">
      <w:pPr>
        <w:pStyle w:val="ListParagraph"/>
        <w:ind w:left="0"/>
        <w:jc w:val="both"/>
        <w:rPr>
          <w:b/>
        </w:rPr>
      </w:pPr>
    </w:p>
    <w:p w:rsidR="00AE117E" w:rsidRDefault="00AE117E" w:rsidP="001E070F">
      <w:pPr>
        <w:pStyle w:val="ListParagraph"/>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E117E" w:rsidRDefault="00AE117E" w:rsidP="001E070F">
      <w:pPr>
        <w:pStyle w:val="ListParagraph"/>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699"/>
        <w:gridCol w:w="7517"/>
      </w:tblGrid>
      <w:tr w:rsidR="00AE117E" w:rsidTr="0020232B">
        <w:tc>
          <w:tcPr>
            <w:tcW w:w="2699" w:type="dxa"/>
          </w:tcPr>
          <w:p w:rsidR="00AE117E" w:rsidRPr="0020232B" w:rsidRDefault="00AE117E" w:rsidP="00365A7C">
            <w:pPr>
              <w:rPr>
                <w:b/>
              </w:rPr>
            </w:pPr>
            <w:r w:rsidRPr="0020232B">
              <w:rPr>
                <w:b/>
              </w:rPr>
              <w:t>Шкала оценивания</w:t>
            </w:r>
          </w:p>
        </w:tc>
        <w:tc>
          <w:tcPr>
            <w:tcW w:w="7517" w:type="dxa"/>
          </w:tcPr>
          <w:p w:rsidR="00AE117E" w:rsidRPr="0020232B" w:rsidRDefault="00AE117E" w:rsidP="0020232B">
            <w:pPr>
              <w:pStyle w:val="ListParagraph"/>
              <w:ind w:left="0"/>
              <w:jc w:val="center"/>
              <w:rPr>
                <w:b/>
              </w:rPr>
            </w:pPr>
            <w:r w:rsidRPr="0020232B">
              <w:rPr>
                <w:b/>
              </w:rPr>
              <w:t>Показатели оценивания компетенций</w:t>
            </w:r>
          </w:p>
        </w:tc>
      </w:tr>
      <w:tr w:rsidR="00AE117E" w:rsidTr="0020232B">
        <w:tc>
          <w:tcPr>
            <w:tcW w:w="2699" w:type="dxa"/>
            <w:vAlign w:val="center"/>
          </w:tcPr>
          <w:p w:rsidR="00AE117E" w:rsidRPr="0020232B" w:rsidRDefault="00AE117E" w:rsidP="0020232B">
            <w:pPr>
              <w:jc w:val="center"/>
              <w:rPr>
                <w:b/>
              </w:rPr>
            </w:pPr>
            <w:r w:rsidRPr="0020232B">
              <w:rPr>
                <w:b/>
              </w:rPr>
              <w:t>Отлично</w:t>
            </w:r>
          </w:p>
        </w:tc>
        <w:tc>
          <w:tcPr>
            <w:tcW w:w="7517" w:type="dxa"/>
          </w:tcPr>
          <w:p w:rsidR="00AE117E" w:rsidRPr="001E070F" w:rsidRDefault="00AE117E" w:rsidP="0020232B">
            <w:pPr>
              <w:pStyle w:val="ListParagraph"/>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E117E" w:rsidTr="0020232B">
        <w:tc>
          <w:tcPr>
            <w:tcW w:w="2699" w:type="dxa"/>
            <w:vAlign w:val="center"/>
          </w:tcPr>
          <w:p w:rsidR="00AE117E" w:rsidRPr="0020232B" w:rsidRDefault="00AE117E" w:rsidP="0020232B">
            <w:pPr>
              <w:jc w:val="center"/>
              <w:rPr>
                <w:b/>
              </w:rPr>
            </w:pPr>
            <w:r w:rsidRPr="0020232B">
              <w:rPr>
                <w:b/>
              </w:rPr>
              <w:t>Хорошо</w:t>
            </w:r>
          </w:p>
        </w:tc>
        <w:tc>
          <w:tcPr>
            <w:tcW w:w="7517" w:type="dxa"/>
          </w:tcPr>
          <w:p w:rsidR="00AE117E" w:rsidRPr="001E070F" w:rsidRDefault="00AE117E" w:rsidP="0020232B">
            <w:pPr>
              <w:pStyle w:val="ListParagraph"/>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E117E" w:rsidTr="0020232B">
        <w:tc>
          <w:tcPr>
            <w:tcW w:w="2699" w:type="dxa"/>
            <w:vAlign w:val="center"/>
          </w:tcPr>
          <w:p w:rsidR="00AE117E" w:rsidRPr="0020232B" w:rsidRDefault="00AE117E" w:rsidP="0020232B">
            <w:pPr>
              <w:jc w:val="center"/>
              <w:rPr>
                <w:b/>
              </w:rPr>
            </w:pPr>
            <w:r w:rsidRPr="0020232B">
              <w:rPr>
                <w:b/>
              </w:rPr>
              <w:t>Удовлетворительно</w:t>
            </w:r>
          </w:p>
        </w:tc>
        <w:tc>
          <w:tcPr>
            <w:tcW w:w="7517" w:type="dxa"/>
          </w:tcPr>
          <w:p w:rsidR="00AE117E" w:rsidRPr="0020232B" w:rsidRDefault="00AE117E" w:rsidP="0020232B">
            <w:pPr>
              <w:pStyle w:val="ListParagraph"/>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E117E" w:rsidTr="0020232B">
        <w:tc>
          <w:tcPr>
            <w:tcW w:w="2699" w:type="dxa"/>
            <w:vAlign w:val="center"/>
          </w:tcPr>
          <w:p w:rsidR="00AE117E" w:rsidRPr="0020232B" w:rsidRDefault="00AE117E" w:rsidP="0020232B">
            <w:pPr>
              <w:jc w:val="center"/>
              <w:rPr>
                <w:b/>
              </w:rPr>
            </w:pPr>
            <w:r w:rsidRPr="0020232B">
              <w:rPr>
                <w:b/>
              </w:rPr>
              <w:t>Неудовлетворительно</w:t>
            </w:r>
          </w:p>
        </w:tc>
        <w:tc>
          <w:tcPr>
            <w:tcW w:w="7517" w:type="dxa"/>
          </w:tcPr>
          <w:p w:rsidR="00AE117E" w:rsidRPr="0020232B" w:rsidRDefault="00AE117E" w:rsidP="0020232B">
            <w:pPr>
              <w:pStyle w:val="ListParagraph"/>
              <w:ind w:left="0"/>
              <w:jc w:val="both"/>
              <w:rPr>
                <w:b/>
              </w:rPr>
            </w:pPr>
            <w:r w:rsidRPr="0020232B">
              <w:rPr>
                <w:bCs/>
                <w:lang w:eastAsia="en-US"/>
              </w:rPr>
              <w:t>не выполнены требования, предъявляемые к навыкам, оцениваемым “удовлетворительно”.</w:t>
            </w:r>
          </w:p>
        </w:tc>
      </w:tr>
    </w:tbl>
    <w:p w:rsidR="00AE117E" w:rsidRDefault="00AE117E" w:rsidP="001E070F">
      <w:pPr>
        <w:pStyle w:val="ListParagraph"/>
        <w:ind w:left="0"/>
        <w:jc w:val="center"/>
        <w:rPr>
          <w:b/>
        </w:rPr>
      </w:pPr>
    </w:p>
    <w:p w:rsidR="00AE117E" w:rsidRDefault="00AE117E" w:rsidP="001E070F">
      <w:pPr>
        <w:pStyle w:val="ListParagraph"/>
        <w:ind w:left="0"/>
        <w:jc w:val="both"/>
        <w:rPr>
          <w:b/>
        </w:rPr>
      </w:pPr>
    </w:p>
    <w:p w:rsidR="00AE117E" w:rsidRDefault="00AE117E" w:rsidP="001E070F">
      <w:pPr>
        <w:pStyle w:val="ListParagraph"/>
        <w:ind w:left="0"/>
        <w:jc w:val="both"/>
        <w:rPr>
          <w:b/>
        </w:rPr>
      </w:pPr>
    </w:p>
    <w:p w:rsidR="00AE117E" w:rsidRDefault="00AE117E" w:rsidP="001E070F">
      <w:pPr>
        <w:pStyle w:val="ListParagraph"/>
        <w:ind w:left="0"/>
        <w:jc w:val="both"/>
        <w:rPr>
          <w:b/>
        </w:rPr>
      </w:pPr>
    </w:p>
    <w:p w:rsidR="00AE117E" w:rsidRDefault="00AE117E" w:rsidP="001E070F">
      <w:pPr>
        <w:pStyle w:val="ListParagraph"/>
        <w:ind w:left="0"/>
        <w:jc w:val="both"/>
        <w:rPr>
          <w:b/>
        </w:rPr>
      </w:pPr>
    </w:p>
    <w:p w:rsidR="00AE117E" w:rsidRDefault="00AE117E" w:rsidP="001E070F">
      <w:pPr>
        <w:pStyle w:val="ListParagraph"/>
        <w:ind w:left="0"/>
        <w:jc w:val="both"/>
        <w:rPr>
          <w:b/>
        </w:rPr>
      </w:pPr>
    </w:p>
    <w:p w:rsidR="00AE117E" w:rsidRDefault="00AE117E" w:rsidP="001E070F">
      <w:pPr>
        <w:pStyle w:val="ListParagraph"/>
        <w:ind w:left="0"/>
        <w:jc w:val="both"/>
        <w:rPr>
          <w:b/>
        </w:rPr>
      </w:pPr>
    </w:p>
    <w:p w:rsidR="00AE117E" w:rsidRDefault="00AE117E" w:rsidP="001E070F">
      <w:pPr>
        <w:pStyle w:val="ListParagraph"/>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E117E" w:rsidRDefault="00AE117E" w:rsidP="00E074A7">
      <w:pPr>
        <w:pStyle w:val="ListParagraph"/>
        <w:spacing w:line="120" w:lineRule="auto"/>
        <w:ind w:left="0"/>
        <w:jc w:val="both"/>
        <w:rPr>
          <w:b/>
        </w:rPr>
      </w:pPr>
    </w:p>
    <w:p w:rsidR="00AE117E" w:rsidRPr="00E074A7" w:rsidRDefault="00AE117E" w:rsidP="00E074A7">
      <w:pPr>
        <w:pStyle w:val="ListParagraph"/>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AE117E" w:rsidRDefault="00AE117E" w:rsidP="00E074A7">
      <w:pPr>
        <w:pStyle w:val="ListParagraph"/>
        <w:ind w:left="0"/>
        <w:jc w:val="center"/>
        <w:rPr>
          <w:b/>
        </w:rPr>
      </w:pPr>
      <w:r w:rsidRPr="00E074A7">
        <w:rPr>
          <w:b/>
        </w:rPr>
        <w:t>Тест</w:t>
      </w:r>
    </w:p>
    <w:p w:rsidR="00AE117E" w:rsidRDefault="00AE117E" w:rsidP="00092C77">
      <w:pPr>
        <w:pStyle w:val="ListParagraph"/>
        <w:ind w:left="0"/>
        <w:jc w:val="both"/>
        <w:rPr>
          <w:b/>
        </w:rPr>
      </w:pPr>
    </w:p>
    <w:p w:rsidR="00AE117E" w:rsidRPr="00E074A7" w:rsidRDefault="00AE117E" w:rsidP="00E074A7">
      <w:pPr>
        <w:pStyle w:val="ListParagraph"/>
        <w:ind w:left="0"/>
        <w:jc w:val="both"/>
        <w:rPr>
          <w:i/>
          <w:u w:val="single"/>
        </w:rPr>
      </w:pPr>
      <w:r w:rsidRPr="00E074A7">
        <w:rPr>
          <w:i/>
          <w:u w:val="single"/>
        </w:rPr>
        <w:t>Лекция 1. Функция лидера в современном обществе</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1. Существует три классических подхода в лидерству:</w:t>
      </w:r>
    </w:p>
    <w:p w:rsidR="00AE117E" w:rsidRPr="00E074A7" w:rsidRDefault="00AE117E" w:rsidP="00E074A7">
      <w:pPr>
        <w:pStyle w:val="ListParagraph"/>
        <w:ind w:left="0"/>
        <w:jc w:val="both"/>
      </w:pPr>
      <w:r w:rsidRPr="00E074A7">
        <w:t>А) поведенческий;</w:t>
      </w:r>
    </w:p>
    <w:p w:rsidR="00AE117E" w:rsidRPr="00E074A7" w:rsidRDefault="00AE117E" w:rsidP="00E074A7">
      <w:pPr>
        <w:pStyle w:val="ListParagraph"/>
        <w:ind w:left="0"/>
        <w:jc w:val="both"/>
      </w:pPr>
      <w:r w:rsidRPr="00E074A7">
        <w:t>Б) личностный;</w:t>
      </w:r>
    </w:p>
    <w:p w:rsidR="00AE117E" w:rsidRPr="00E074A7" w:rsidRDefault="00AE117E" w:rsidP="00E074A7">
      <w:pPr>
        <w:pStyle w:val="ListParagraph"/>
        <w:ind w:left="0"/>
        <w:jc w:val="both"/>
      </w:pPr>
      <w:r w:rsidRPr="00E074A7">
        <w:t>В) ситуационный;</w:t>
      </w:r>
    </w:p>
    <w:p w:rsidR="00AE117E" w:rsidRPr="00E074A7" w:rsidRDefault="00AE117E" w:rsidP="00E074A7">
      <w:pPr>
        <w:pStyle w:val="ListParagraph"/>
        <w:ind w:left="0"/>
        <w:jc w:val="both"/>
      </w:pPr>
      <w:r w:rsidRPr="00E074A7">
        <w:t>Г) организационно-распорядительный;</w:t>
      </w:r>
    </w:p>
    <w:p w:rsidR="00AE117E" w:rsidRPr="00E074A7" w:rsidRDefault="00AE117E" w:rsidP="00E074A7">
      <w:pPr>
        <w:pStyle w:val="ListParagraph"/>
        <w:ind w:left="0"/>
        <w:jc w:val="both"/>
      </w:pPr>
      <w:r w:rsidRPr="00E074A7">
        <w:t>Д) административный;</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2. Что такое лидерство? </w:t>
      </w:r>
    </w:p>
    <w:p w:rsidR="00AE117E" w:rsidRPr="00E074A7" w:rsidRDefault="00AE117E" w:rsidP="00E074A7">
      <w:pPr>
        <w:pStyle w:val="ListParagraph"/>
        <w:ind w:left="0"/>
        <w:jc w:val="both"/>
      </w:pPr>
      <w:r w:rsidRPr="00E074A7">
        <w:t xml:space="preserve">А) управление; </w:t>
      </w:r>
    </w:p>
    <w:p w:rsidR="00AE117E" w:rsidRPr="00E074A7" w:rsidRDefault="00AE117E" w:rsidP="00E074A7">
      <w:pPr>
        <w:pStyle w:val="ListParagraph"/>
        <w:ind w:left="0"/>
        <w:jc w:val="both"/>
      </w:pPr>
      <w:r w:rsidRPr="00E074A7">
        <w:t xml:space="preserve">Б) тип управленческого взаимодействия; </w:t>
      </w:r>
    </w:p>
    <w:p w:rsidR="00AE117E" w:rsidRPr="00E074A7" w:rsidRDefault="00AE117E" w:rsidP="00E074A7">
      <w:pPr>
        <w:pStyle w:val="ListParagraph"/>
        <w:ind w:left="0"/>
        <w:jc w:val="both"/>
      </w:pPr>
      <w:r w:rsidRPr="00E074A7">
        <w:t xml:space="preserve">В) метод управления; </w:t>
      </w:r>
    </w:p>
    <w:p w:rsidR="00AE117E" w:rsidRPr="00E074A7" w:rsidRDefault="00AE117E" w:rsidP="00E074A7">
      <w:pPr>
        <w:pStyle w:val="ListParagraph"/>
        <w:ind w:left="0"/>
        <w:jc w:val="both"/>
      </w:pPr>
      <w:r w:rsidRPr="00E074A7">
        <w:t>Г) способ воздействия на подчиненных.</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3. На чем концентрирует внимание лидерство? </w:t>
      </w:r>
    </w:p>
    <w:p w:rsidR="00AE117E" w:rsidRPr="00E074A7" w:rsidRDefault="00AE117E" w:rsidP="00E074A7">
      <w:pPr>
        <w:pStyle w:val="ListParagraph"/>
        <w:ind w:left="0"/>
        <w:jc w:val="both"/>
      </w:pPr>
      <w:r w:rsidRPr="00E074A7">
        <w:t xml:space="preserve">А) Чтобы люди совершали правильные поступки; </w:t>
      </w:r>
    </w:p>
    <w:p w:rsidR="00AE117E" w:rsidRPr="00E074A7" w:rsidRDefault="00AE117E" w:rsidP="00E074A7">
      <w:pPr>
        <w:pStyle w:val="ListParagraph"/>
        <w:ind w:left="0"/>
        <w:jc w:val="both"/>
      </w:pPr>
      <w:r w:rsidRPr="00E074A7">
        <w:t xml:space="preserve">Б) Чтобы люди правильно поступали; </w:t>
      </w:r>
    </w:p>
    <w:p w:rsidR="00AE117E" w:rsidRPr="00E074A7" w:rsidRDefault="00AE117E" w:rsidP="00E074A7">
      <w:pPr>
        <w:pStyle w:val="ListParagraph"/>
        <w:ind w:left="0"/>
        <w:jc w:val="both"/>
      </w:pPr>
      <w:r w:rsidRPr="00E074A7">
        <w:t xml:space="preserve">В) Чтобы «правильные» люди правильно поступали; </w:t>
      </w:r>
    </w:p>
    <w:p w:rsidR="00AE117E" w:rsidRPr="00E074A7" w:rsidRDefault="00AE117E" w:rsidP="00E074A7">
      <w:pPr>
        <w:pStyle w:val="ListParagraph"/>
        <w:ind w:left="0"/>
        <w:jc w:val="both"/>
      </w:pPr>
      <w:r w:rsidRPr="00E074A7">
        <w:t xml:space="preserve">Г) Чтобы «правильные» люди делали правильные вещи. </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4. Кого можно назвать лидером? </w:t>
      </w:r>
    </w:p>
    <w:p w:rsidR="00AE117E" w:rsidRPr="00E074A7" w:rsidRDefault="00AE117E" w:rsidP="00E074A7">
      <w:pPr>
        <w:pStyle w:val="ListParagraph"/>
        <w:ind w:left="0"/>
        <w:jc w:val="both"/>
      </w:pPr>
      <w:r w:rsidRPr="00E074A7">
        <w:t xml:space="preserve">А) Администратора; </w:t>
      </w:r>
    </w:p>
    <w:p w:rsidR="00AE117E" w:rsidRPr="00E074A7" w:rsidRDefault="00AE117E" w:rsidP="00E074A7">
      <w:pPr>
        <w:pStyle w:val="ListParagraph"/>
        <w:ind w:left="0"/>
        <w:jc w:val="both"/>
      </w:pPr>
      <w:r w:rsidRPr="00E074A7">
        <w:t xml:space="preserve">Б) Профессионала; </w:t>
      </w:r>
    </w:p>
    <w:p w:rsidR="00AE117E" w:rsidRPr="00E074A7" w:rsidRDefault="00AE117E" w:rsidP="00E074A7">
      <w:pPr>
        <w:pStyle w:val="ListParagraph"/>
        <w:ind w:left="0"/>
        <w:jc w:val="both"/>
      </w:pPr>
      <w:r w:rsidRPr="00E074A7">
        <w:t xml:space="preserve">В) Инноватора; </w:t>
      </w:r>
    </w:p>
    <w:p w:rsidR="00AE117E" w:rsidRPr="00E074A7" w:rsidRDefault="00AE117E" w:rsidP="00E074A7">
      <w:pPr>
        <w:pStyle w:val="ListParagraph"/>
        <w:ind w:left="0"/>
        <w:jc w:val="both"/>
      </w:pPr>
      <w:r w:rsidRPr="00E074A7">
        <w:t xml:space="preserve">Г) Уважаемую личность. </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5. Основа действий лидера: </w:t>
      </w:r>
    </w:p>
    <w:p w:rsidR="00AE117E" w:rsidRPr="00E074A7" w:rsidRDefault="00AE117E" w:rsidP="00E074A7">
      <w:pPr>
        <w:pStyle w:val="ListParagraph"/>
        <w:ind w:left="0"/>
        <w:jc w:val="both"/>
      </w:pPr>
      <w:r w:rsidRPr="00E074A7">
        <w:t xml:space="preserve">А) План; </w:t>
      </w:r>
    </w:p>
    <w:p w:rsidR="00AE117E" w:rsidRPr="00E074A7" w:rsidRDefault="00AE117E" w:rsidP="00E074A7">
      <w:pPr>
        <w:pStyle w:val="ListParagraph"/>
        <w:ind w:left="0"/>
        <w:jc w:val="both"/>
      </w:pPr>
      <w:r w:rsidRPr="00E074A7">
        <w:t xml:space="preserve">Б) Видение; </w:t>
      </w:r>
    </w:p>
    <w:p w:rsidR="00AE117E" w:rsidRPr="00E074A7" w:rsidRDefault="00AE117E" w:rsidP="00E074A7">
      <w:pPr>
        <w:pStyle w:val="ListParagraph"/>
        <w:ind w:left="0"/>
        <w:jc w:val="both"/>
      </w:pPr>
      <w:r w:rsidRPr="00E074A7">
        <w:t xml:space="preserve">В) Подсказки; </w:t>
      </w:r>
    </w:p>
    <w:p w:rsidR="00AE117E" w:rsidRPr="00E074A7" w:rsidRDefault="00AE117E" w:rsidP="00E074A7">
      <w:pPr>
        <w:pStyle w:val="ListParagraph"/>
        <w:ind w:left="0"/>
        <w:jc w:val="both"/>
      </w:pPr>
      <w:r w:rsidRPr="00E074A7">
        <w:t xml:space="preserve">Г) Все вышеперечисленное. </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6. Лидер: </w:t>
      </w:r>
    </w:p>
    <w:p w:rsidR="00AE117E" w:rsidRPr="00E074A7" w:rsidRDefault="00AE117E" w:rsidP="00E074A7">
      <w:pPr>
        <w:pStyle w:val="ListParagraph"/>
        <w:ind w:left="0"/>
        <w:jc w:val="both"/>
      </w:pPr>
      <w:r w:rsidRPr="00E074A7">
        <w:t xml:space="preserve">А) Даёт импульс движению; </w:t>
      </w:r>
    </w:p>
    <w:p w:rsidR="00AE117E" w:rsidRPr="00E074A7" w:rsidRDefault="00AE117E" w:rsidP="00E074A7">
      <w:pPr>
        <w:pStyle w:val="ListParagraph"/>
        <w:ind w:left="0"/>
        <w:jc w:val="both"/>
      </w:pPr>
      <w:r w:rsidRPr="00E074A7">
        <w:t xml:space="preserve">Б) Поддерживает движение; </w:t>
      </w:r>
    </w:p>
    <w:p w:rsidR="00AE117E" w:rsidRPr="00E074A7" w:rsidRDefault="00AE117E" w:rsidP="00E074A7">
      <w:pPr>
        <w:pStyle w:val="ListParagraph"/>
        <w:ind w:left="0"/>
        <w:jc w:val="both"/>
      </w:pPr>
      <w:r w:rsidRPr="00E074A7">
        <w:t xml:space="preserve">В) Препятствует движению; </w:t>
      </w:r>
    </w:p>
    <w:p w:rsidR="00AE117E" w:rsidRPr="00E074A7" w:rsidRDefault="00AE117E" w:rsidP="00E074A7">
      <w:pPr>
        <w:pStyle w:val="ListParagraph"/>
        <w:ind w:left="0"/>
        <w:jc w:val="both"/>
      </w:pPr>
      <w:r w:rsidRPr="00E074A7">
        <w:t xml:space="preserve">Г) Не влияет на движение. </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7. Найди ошибочное утверждение: </w:t>
      </w:r>
    </w:p>
    <w:p w:rsidR="00AE117E" w:rsidRPr="00E074A7" w:rsidRDefault="00AE117E" w:rsidP="00E074A7">
      <w:pPr>
        <w:pStyle w:val="ListParagraph"/>
        <w:ind w:left="0"/>
        <w:jc w:val="both"/>
      </w:pPr>
      <w:r w:rsidRPr="00E074A7">
        <w:t xml:space="preserve">А) Большая часть управленцев обладает лидерскими качествами; </w:t>
      </w:r>
    </w:p>
    <w:p w:rsidR="00AE117E" w:rsidRPr="00E074A7" w:rsidRDefault="00AE117E" w:rsidP="00E074A7">
      <w:pPr>
        <w:pStyle w:val="ListParagraph"/>
        <w:ind w:left="0"/>
        <w:jc w:val="both"/>
      </w:pPr>
      <w:r w:rsidRPr="00E074A7">
        <w:t xml:space="preserve">Б) Зачастую лидер не является менеджером; </w:t>
      </w:r>
    </w:p>
    <w:p w:rsidR="00AE117E" w:rsidRPr="00E074A7" w:rsidRDefault="00AE117E" w:rsidP="00E074A7">
      <w:pPr>
        <w:pStyle w:val="ListParagraph"/>
        <w:ind w:left="0"/>
        <w:jc w:val="both"/>
      </w:pPr>
      <w:r w:rsidRPr="00E074A7">
        <w:t xml:space="preserve">В) Редко встречается лидер, не являющийся руководителем; </w:t>
      </w:r>
    </w:p>
    <w:p w:rsidR="00AE117E" w:rsidRPr="00E074A7" w:rsidRDefault="00AE117E" w:rsidP="00E074A7">
      <w:pPr>
        <w:pStyle w:val="ListParagraph"/>
        <w:ind w:left="0"/>
        <w:jc w:val="both"/>
      </w:pPr>
      <w:r w:rsidRPr="00E074A7">
        <w:t xml:space="preserve">Г) Часто лидер – обожаемый человек, которого любят, принимают на веру все им сказанное. </w:t>
      </w:r>
    </w:p>
    <w:p w:rsidR="00AE117E" w:rsidRPr="00E074A7" w:rsidRDefault="00AE117E" w:rsidP="00E074A7">
      <w:pPr>
        <w:pStyle w:val="ListParagraph"/>
        <w:ind w:left="0"/>
        <w:jc w:val="both"/>
      </w:pPr>
      <w:r w:rsidRPr="00E074A7">
        <w:t xml:space="preserve">8. Какой стиль лидерства используется в управлении чаще всего? </w:t>
      </w:r>
    </w:p>
    <w:p w:rsidR="00AE117E" w:rsidRPr="00E074A7" w:rsidRDefault="00AE117E" w:rsidP="00E074A7">
      <w:pPr>
        <w:pStyle w:val="ListParagraph"/>
        <w:ind w:left="0"/>
        <w:jc w:val="both"/>
      </w:pPr>
      <w:r w:rsidRPr="00E074A7">
        <w:t xml:space="preserve">А) Авторитарный; </w:t>
      </w:r>
    </w:p>
    <w:p w:rsidR="00AE117E" w:rsidRPr="00E074A7" w:rsidRDefault="00AE117E" w:rsidP="00E074A7">
      <w:pPr>
        <w:pStyle w:val="ListParagraph"/>
        <w:ind w:left="0"/>
        <w:jc w:val="both"/>
      </w:pPr>
      <w:r w:rsidRPr="00E074A7">
        <w:t xml:space="preserve">Б) Демократический; </w:t>
      </w:r>
    </w:p>
    <w:p w:rsidR="00AE117E" w:rsidRPr="00E074A7" w:rsidRDefault="00AE117E" w:rsidP="00E074A7">
      <w:pPr>
        <w:pStyle w:val="ListParagraph"/>
        <w:ind w:left="0"/>
        <w:jc w:val="both"/>
      </w:pPr>
      <w:r w:rsidRPr="00E074A7">
        <w:t xml:space="preserve">В) Либеральный; </w:t>
      </w:r>
    </w:p>
    <w:p w:rsidR="00AE117E" w:rsidRPr="00E074A7" w:rsidRDefault="00AE117E" w:rsidP="00E074A7">
      <w:pPr>
        <w:pStyle w:val="ListParagraph"/>
        <w:ind w:left="0"/>
        <w:jc w:val="both"/>
      </w:pPr>
      <w:r w:rsidRPr="00E074A7">
        <w:t xml:space="preserve">Г) Смешанный. </w:t>
      </w:r>
    </w:p>
    <w:p w:rsidR="00AE117E" w:rsidRPr="00E074A7" w:rsidRDefault="00AE117E" w:rsidP="00E074A7">
      <w:pPr>
        <w:pStyle w:val="ListParagraph"/>
        <w:spacing w:line="120" w:lineRule="auto"/>
        <w:ind w:left="0"/>
        <w:jc w:val="both"/>
      </w:pPr>
    </w:p>
    <w:p w:rsidR="00AE117E" w:rsidRPr="00E074A7" w:rsidRDefault="00AE117E" w:rsidP="00E074A7">
      <w:pPr>
        <w:pStyle w:val="ListParagraph"/>
        <w:ind w:left="0"/>
        <w:jc w:val="both"/>
      </w:pPr>
      <w:r w:rsidRPr="00E074A7">
        <w:t xml:space="preserve">9. Что является главным мотиватором идей лидера? </w:t>
      </w:r>
    </w:p>
    <w:p w:rsidR="00AE117E" w:rsidRPr="00E074A7" w:rsidRDefault="00AE117E" w:rsidP="00E074A7">
      <w:pPr>
        <w:pStyle w:val="ListParagraph"/>
        <w:ind w:left="0"/>
        <w:jc w:val="both"/>
      </w:pPr>
      <w:r w:rsidRPr="00E074A7">
        <w:t xml:space="preserve">А) Цели руководства; </w:t>
      </w:r>
    </w:p>
    <w:p w:rsidR="00AE117E" w:rsidRPr="00E074A7" w:rsidRDefault="00AE117E" w:rsidP="00E074A7">
      <w:pPr>
        <w:pStyle w:val="ListParagraph"/>
        <w:ind w:left="0"/>
        <w:jc w:val="both"/>
      </w:pPr>
      <w:r w:rsidRPr="00E074A7">
        <w:t xml:space="preserve">Б) Забота о подчиненных; </w:t>
      </w:r>
    </w:p>
    <w:p w:rsidR="00AE117E" w:rsidRPr="00E074A7" w:rsidRDefault="00AE117E" w:rsidP="00E074A7">
      <w:pPr>
        <w:pStyle w:val="ListParagraph"/>
        <w:ind w:left="0"/>
        <w:jc w:val="both"/>
      </w:pPr>
      <w:r w:rsidRPr="00E074A7">
        <w:t xml:space="preserve">В) Собственные желания и потребности; </w:t>
      </w:r>
    </w:p>
    <w:p w:rsidR="00AE117E" w:rsidRPr="00E074A7" w:rsidRDefault="00AE117E" w:rsidP="00E074A7">
      <w:pPr>
        <w:pStyle w:val="ListParagraph"/>
        <w:ind w:left="0"/>
        <w:jc w:val="both"/>
      </w:pPr>
      <w:r w:rsidRPr="00E074A7">
        <w:t xml:space="preserve">Г) Успешное завершение дела. </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10. Существует ли иерархия среди лидеров? Если да, то какая? </w:t>
      </w:r>
    </w:p>
    <w:p w:rsidR="00AE117E" w:rsidRPr="00E074A7" w:rsidRDefault="00AE117E" w:rsidP="00E074A7">
      <w:pPr>
        <w:pStyle w:val="ListParagraph"/>
        <w:ind w:left="0"/>
        <w:jc w:val="both"/>
      </w:pPr>
      <w:r w:rsidRPr="00E074A7">
        <w:t xml:space="preserve">А) Да, традиционная (лидер-начальник – лидер-подчиненный); </w:t>
      </w:r>
    </w:p>
    <w:p w:rsidR="00AE117E" w:rsidRPr="00E074A7" w:rsidRDefault="00AE117E" w:rsidP="00E074A7">
      <w:pPr>
        <w:pStyle w:val="ListParagraph"/>
        <w:ind w:left="0"/>
        <w:jc w:val="both"/>
      </w:pPr>
      <w:r w:rsidRPr="00E074A7">
        <w:t xml:space="preserve">Б) Да, межклассовая; </w:t>
      </w:r>
    </w:p>
    <w:p w:rsidR="00AE117E" w:rsidRPr="00E074A7" w:rsidRDefault="00AE117E" w:rsidP="00E074A7">
      <w:pPr>
        <w:pStyle w:val="ListParagraph"/>
        <w:ind w:left="0"/>
        <w:jc w:val="both"/>
      </w:pPr>
      <w:r w:rsidRPr="00E074A7">
        <w:t xml:space="preserve">В) Да, заданная системой ответственности; </w:t>
      </w:r>
    </w:p>
    <w:p w:rsidR="00AE117E" w:rsidRPr="00E074A7" w:rsidRDefault="00AE117E" w:rsidP="00E074A7">
      <w:pPr>
        <w:pStyle w:val="ListParagraph"/>
        <w:ind w:left="0"/>
        <w:jc w:val="both"/>
      </w:pPr>
      <w:r w:rsidRPr="00E074A7">
        <w:t xml:space="preserve">Г) Нет. </w:t>
      </w:r>
    </w:p>
    <w:p w:rsidR="00AE117E" w:rsidRPr="00E074A7" w:rsidRDefault="00AE117E" w:rsidP="00E074A7">
      <w:pPr>
        <w:pStyle w:val="ListParagraph"/>
        <w:spacing w:line="120" w:lineRule="auto"/>
        <w:ind w:left="0"/>
        <w:jc w:val="both"/>
      </w:pPr>
    </w:p>
    <w:p w:rsidR="00AE117E" w:rsidRPr="00E074A7" w:rsidRDefault="00AE117E" w:rsidP="00E074A7">
      <w:pPr>
        <w:pStyle w:val="ListParagraph"/>
        <w:ind w:left="0"/>
        <w:jc w:val="both"/>
        <w:rPr>
          <w:i/>
          <w:u w:val="single"/>
        </w:rPr>
      </w:pPr>
      <w:r w:rsidRPr="00E074A7">
        <w:rPr>
          <w:i/>
          <w:u w:val="single"/>
        </w:rPr>
        <w:t>Лекция 2. История зарождения и развития психологии лидерства</w:t>
      </w:r>
    </w:p>
    <w:p w:rsidR="00AE117E" w:rsidRPr="00E074A7" w:rsidRDefault="00AE117E" w:rsidP="00E074A7">
      <w:pPr>
        <w:pStyle w:val="ListParagraph"/>
        <w:spacing w:line="120" w:lineRule="auto"/>
        <w:ind w:left="0"/>
        <w:jc w:val="both"/>
      </w:pPr>
    </w:p>
    <w:p w:rsidR="00AE117E" w:rsidRPr="00E074A7" w:rsidRDefault="00AE117E" w:rsidP="00E074A7">
      <w:pPr>
        <w:pStyle w:val="ListParagraph"/>
        <w:ind w:left="0"/>
        <w:jc w:val="both"/>
      </w:pPr>
      <w:r w:rsidRPr="00E074A7">
        <w:t>11. Систематическое изучение лидерства началось в ... годы.</w:t>
      </w:r>
    </w:p>
    <w:p w:rsidR="00AE117E" w:rsidRPr="00E074A7" w:rsidRDefault="00AE117E" w:rsidP="00E074A7">
      <w:pPr>
        <w:pStyle w:val="ListParagraph"/>
        <w:ind w:left="0"/>
        <w:jc w:val="both"/>
      </w:pPr>
      <w:r w:rsidRPr="00E074A7">
        <w:t>А) 1920 – 1940-е;</w:t>
      </w:r>
    </w:p>
    <w:p w:rsidR="00AE117E" w:rsidRPr="00E074A7" w:rsidRDefault="00AE117E" w:rsidP="00E074A7">
      <w:pPr>
        <w:pStyle w:val="ListParagraph"/>
        <w:ind w:left="0"/>
        <w:jc w:val="both"/>
      </w:pPr>
      <w:r w:rsidRPr="00E074A7">
        <w:t>Б) 1930 – 1950-е;</w:t>
      </w:r>
    </w:p>
    <w:p w:rsidR="00AE117E" w:rsidRPr="00E074A7" w:rsidRDefault="00AE117E" w:rsidP="00E074A7">
      <w:pPr>
        <w:pStyle w:val="ListParagraph"/>
        <w:ind w:left="0"/>
        <w:jc w:val="both"/>
      </w:pPr>
      <w:r w:rsidRPr="00E074A7">
        <w:t>В) 1950 – 1970-е;</w:t>
      </w:r>
    </w:p>
    <w:p w:rsidR="00AE117E" w:rsidRPr="00E074A7" w:rsidRDefault="00AE117E" w:rsidP="00E074A7">
      <w:pPr>
        <w:pStyle w:val="ListParagraph"/>
        <w:ind w:left="0"/>
        <w:jc w:val="both"/>
      </w:pPr>
      <w:r w:rsidRPr="00E074A7">
        <w:t>Г) 1980 – 2000-е.</w:t>
      </w:r>
    </w:p>
    <w:p w:rsidR="00AE117E" w:rsidRPr="00E074A7" w:rsidRDefault="00AE117E" w:rsidP="00E074A7">
      <w:pPr>
        <w:pStyle w:val="ListParagraph"/>
        <w:spacing w:line="120" w:lineRule="auto"/>
        <w:ind w:left="0"/>
        <w:jc w:val="both"/>
      </w:pPr>
    </w:p>
    <w:p w:rsidR="00AE117E" w:rsidRPr="00E074A7" w:rsidRDefault="00AE117E" w:rsidP="00E074A7">
      <w:pPr>
        <w:pStyle w:val="ListParagraph"/>
        <w:ind w:left="0"/>
        <w:jc w:val="both"/>
      </w:pPr>
      <w:r w:rsidRPr="00E074A7">
        <w:t>12. Наиболее ранняя теория лидерства известна под названием «теория ...».</w:t>
      </w:r>
    </w:p>
    <w:p w:rsidR="00AE117E" w:rsidRPr="00E074A7" w:rsidRDefault="00AE117E" w:rsidP="00E074A7">
      <w:pPr>
        <w:pStyle w:val="ListParagraph"/>
        <w:ind w:left="0"/>
        <w:jc w:val="both"/>
      </w:pPr>
      <w:r w:rsidRPr="00E074A7">
        <w:t>А) знаменитых событий;</w:t>
      </w:r>
    </w:p>
    <w:p w:rsidR="00AE117E" w:rsidRPr="00E074A7" w:rsidRDefault="00AE117E" w:rsidP="00E074A7">
      <w:pPr>
        <w:pStyle w:val="ListParagraph"/>
        <w:ind w:left="0"/>
        <w:jc w:val="both"/>
      </w:pPr>
      <w:r w:rsidRPr="00E074A7">
        <w:t>Б) больших открытий;</w:t>
      </w:r>
    </w:p>
    <w:p w:rsidR="00AE117E" w:rsidRPr="00E074A7" w:rsidRDefault="00AE117E" w:rsidP="00E074A7">
      <w:pPr>
        <w:pStyle w:val="ListParagraph"/>
        <w:ind w:left="0"/>
        <w:jc w:val="both"/>
      </w:pPr>
      <w:r w:rsidRPr="00E074A7">
        <w:t>В) великих людей;</w:t>
      </w:r>
    </w:p>
    <w:p w:rsidR="00AE117E" w:rsidRPr="00E074A7" w:rsidRDefault="00AE117E" w:rsidP="00E074A7">
      <w:pPr>
        <w:pStyle w:val="ListParagraph"/>
        <w:ind w:left="0"/>
        <w:jc w:val="both"/>
      </w:pPr>
      <w:r w:rsidRPr="00E074A7">
        <w:t>Г) продуктивных идей.</w:t>
      </w:r>
    </w:p>
    <w:p w:rsidR="00AE117E" w:rsidRPr="00E074A7" w:rsidRDefault="00AE117E" w:rsidP="00E074A7">
      <w:pPr>
        <w:pStyle w:val="ListParagraph"/>
        <w:spacing w:line="120" w:lineRule="auto"/>
        <w:ind w:left="0"/>
        <w:jc w:val="both"/>
      </w:pPr>
    </w:p>
    <w:p w:rsidR="00AE117E" w:rsidRPr="00E074A7" w:rsidRDefault="00AE117E" w:rsidP="00E074A7">
      <w:pPr>
        <w:pStyle w:val="ListParagraph"/>
        <w:ind w:left="0"/>
        <w:jc w:val="both"/>
      </w:pPr>
      <w:r w:rsidRPr="00E074A7">
        <w:t>13.  Старейшей из теорий лидерства является теория:</w:t>
      </w:r>
    </w:p>
    <w:p w:rsidR="00AE117E" w:rsidRPr="00E074A7" w:rsidRDefault="00AE117E" w:rsidP="00E074A7">
      <w:pPr>
        <w:pStyle w:val="ListParagraph"/>
        <w:ind w:left="0"/>
        <w:jc w:val="both"/>
      </w:pPr>
      <w:r w:rsidRPr="00E074A7">
        <w:t>А) Черт;</w:t>
      </w:r>
    </w:p>
    <w:p w:rsidR="00AE117E" w:rsidRPr="00E074A7" w:rsidRDefault="00AE117E" w:rsidP="00E074A7">
      <w:pPr>
        <w:pStyle w:val="ListParagraph"/>
        <w:ind w:left="0"/>
        <w:jc w:val="both"/>
      </w:pPr>
      <w:r w:rsidRPr="00E074A7">
        <w:t>Б) авторитета;</w:t>
      </w:r>
    </w:p>
    <w:p w:rsidR="00AE117E" w:rsidRPr="00E074A7" w:rsidRDefault="00AE117E" w:rsidP="00E074A7">
      <w:pPr>
        <w:pStyle w:val="ListParagraph"/>
        <w:ind w:left="0"/>
        <w:jc w:val="both"/>
      </w:pPr>
      <w:r w:rsidRPr="00E074A7">
        <w:t>В) навыков;</w:t>
      </w:r>
    </w:p>
    <w:p w:rsidR="00AE117E" w:rsidRPr="00E074A7" w:rsidRDefault="00AE117E" w:rsidP="00E074A7">
      <w:pPr>
        <w:pStyle w:val="ListParagraph"/>
        <w:ind w:left="0"/>
        <w:jc w:val="both"/>
      </w:pPr>
      <w:r w:rsidRPr="00E074A7">
        <w:t>Г) границ.</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14. Основоположником русской педагогической психологии  и психологии лидерства является:</w:t>
      </w:r>
    </w:p>
    <w:p w:rsidR="00AE117E" w:rsidRPr="00E074A7" w:rsidRDefault="00AE117E" w:rsidP="00E074A7">
      <w:pPr>
        <w:pStyle w:val="ListParagraph"/>
        <w:ind w:left="0"/>
        <w:jc w:val="both"/>
      </w:pPr>
      <w:r w:rsidRPr="00E074A7">
        <w:t>А) К.Д. Ушинский;</w:t>
      </w:r>
    </w:p>
    <w:p w:rsidR="00AE117E" w:rsidRPr="00E074A7" w:rsidRDefault="00AE117E" w:rsidP="00E074A7">
      <w:pPr>
        <w:pStyle w:val="ListParagraph"/>
        <w:ind w:left="0"/>
        <w:jc w:val="both"/>
      </w:pPr>
      <w:r w:rsidRPr="00E074A7">
        <w:t>Б) А.П. Нечаев;</w:t>
      </w:r>
    </w:p>
    <w:p w:rsidR="00AE117E" w:rsidRPr="00E074A7" w:rsidRDefault="00AE117E" w:rsidP="00E074A7">
      <w:pPr>
        <w:pStyle w:val="ListParagraph"/>
        <w:ind w:left="0"/>
        <w:jc w:val="both"/>
      </w:pPr>
      <w:r w:rsidRPr="00E074A7">
        <w:t>В) К.П. Каптерев;</w:t>
      </w:r>
    </w:p>
    <w:p w:rsidR="00AE117E" w:rsidRPr="00E074A7" w:rsidRDefault="00AE117E" w:rsidP="00E074A7">
      <w:pPr>
        <w:pStyle w:val="ListParagraph"/>
        <w:ind w:left="0"/>
        <w:jc w:val="both"/>
      </w:pPr>
      <w:r w:rsidRPr="00E074A7">
        <w:t>Г) А.Ф. Лазурский.</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15. Автор учения о высшей нервной деятельности лидера в коллективе:</w:t>
      </w:r>
    </w:p>
    <w:p w:rsidR="00AE117E" w:rsidRPr="00E074A7" w:rsidRDefault="00AE117E" w:rsidP="00E074A7">
      <w:pPr>
        <w:pStyle w:val="ListParagraph"/>
        <w:ind w:left="0"/>
        <w:jc w:val="both"/>
      </w:pPr>
      <w:r w:rsidRPr="00E074A7">
        <w:t>А) И.П. Павлов;</w:t>
      </w:r>
    </w:p>
    <w:p w:rsidR="00AE117E" w:rsidRPr="00E074A7" w:rsidRDefault="00AE117E" w:rsidP="00E074A7">
      <w:pPr>
        <w:pStyle w:val="ListParagraph"/>
        <w:ind w:left="0"/>
        <w:jc w:val="both"/>
      </w:pPr>
      <w:r w:rsidRPr="00E074A7">
        <w:t>Б) А.Р. Лурия;</w:t>
      </w:r>
    </w:p>
    <w:p w:rsidR="00AE117E" w:rsidRPr="00E074A7" w:rsidRDefault="00AE117E" w:rsidP="00E074A7">
      <w:pPr>
        <w:pStyle w:val="ListParagraph"/>
        <w:ind w:left="0"/>
        <w:jc w:val="both"/>
      </w:pPr>
      <w:r w:rsidRPr="00E074A7">
        <w:t>В) И.М. Сеченов;</w:t>
      </w:r>
    </w:p>
    <w:p w:rsidR="00AE117E" w:rsidRPr="00E074A7" w:rsidRDefault="00AE117E" w:rsidP="00E074A7">
      <w:pPr>
        <w:pStyle w:val="ListParagraph"/>
        <w:ind w:left="0"/>
        <w:jc w:val="both"/>
      </w:pPr>
      <w:r w:rsidRPr="00E074A7">
        <w:t>Г) М.Бехтерев.</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16. Как называется психологическая система лидерства К. Левина (гештальтпсихолога):</w:t>
      </w:r>
    </w:p>
    <w:p w:rsidR="00AE117E" w:rsidRPr="00E074A7" w:rsidRDefault="00AE117E" w:rsidP="00E074A7">
      <w:pPr>
        <w:pStyle w:val="ListParagraph"/>
        <w:ind w:left="0"/>
        <w:jc w:val="both"/>
      </w:pPr>
      <w:r w:rsidRPr="00E074A7">
        <w:t>А) индивидуальная психология;</w:t>
      </w:r>
    </w:p>
    <w:p w:rsidR="00AE117E" w:rsidRPr="00E074A7" w:rsidRDefault="00AE117E" w:rsidP="00E074A7">
      <w:pPr>
        <w:pStyle w:val="ListParagraph"/>
        <w:ind w:left="0"/>
        <w:jc w:val="both"/>
      </w:pPr>
      <w:r w:rsidRPr="00E074A7">
        <w:t>Б) теория рекапитуляции психологического развития;</w:t>
      </w:r>
    </w:p>
    <w:p w:rsidR="00AE117E" w:rsidRPr="00E074A7" w:rsidRDefault="00AE117E" w:rsidP="00E074A7">
      <w:pPr>
        <w:pStyle w:val="ListParagraph"/>
        <w:ind w:left="0"/>
        <w:jc w:val="both"/>
      </w:pPr>
      <w:r w:rsidRPr="00E074A7">
        <w:t>В) персонология;</w:t>
      </w:r>
    </w:p>
    <w:p w:rsidR="00AE117E" w:rsidRPr="00E074A7" w:rsidRDefault="00AE117E" w:rsidP="00E074A7">
      <w:pPr>
        <w:pStyle w:val="ListParagraph"/>
        <w:ind w:left="0"/>
        <w:jc w:val="both"/>
      </w:pPr>
      <w:r w:rsidRPr="00E074A7">
        <w:t>Г) теория поля.</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17. Перед вами известные политические лидеры. Кто из них использовал демократический стиль в управлении государством?</w:t>
      </w:r>
    </w:p>
    <w:p w:rsidR="00AE117E" w:rsidRPr="00E074A7" w:rsidRDefault="00AE117E" w:rsidP="00E074A7">
      <w:pPr>
        <w:pStyle w:val="ListParagraph"/>
        <w:ind w:left="0"/>
        <w:jc w:val="both"/>
      </w:pPr>
      <w:r w:rsidRPr="00E074A7">
        <w:t xml:space="preserve">А) Наполеон Бонапарт; </w:t>
      </w:r>
    </w:p>
    <w:p w:rsidR="00AE117E" w:rsidRPr="00E074A7" w:rsidRDefault="00AE117E" w:rsidP="00E074A7">
      <w:pPr>
        <w:pStyle w:val="ListParagraph"/>
        <w:ind w:left="0"/>
        <w:jc w:val="both"/>
      </w:pPr>
      <w:r w:rsidRPr="00E074A7">
        <w:t xml:space="preserve">Б) Иосиф Сталин; </w:t>
      </w:r>
    </w:p>
    <w:p w:rsidR="00AE117E" w:rsidRPr="00E074A7" w:rsidRDefault="00AE117E" w:rsidP="00E074A7">
      <w:pPr>
        <w:pStyle w:val="ListParagraph"/>
        <w:ind w:left="0"/>
        <w:jc w:val="both"/>
      </w:pPr>
      <w:r w:rsidRPr="00E074A7">
        <w:t xml:space="preserve">В) Михаил Горбачев; </w:t>
      </w:r>
    </w:p>
    <w:p w:rsidR="00AE117E" w:rsidRPr="00E074A7" w:rsidRDefault="00AE117E" w:rsidP="00E074A7">
      <w:pPr>
        <w:pStyle w:val="ListParagraph"/>
        <w:ind w:left="0"/>
        <w:jc w:val="both"/>
      </w:pPr>
      <w:r w:rsidRPr="00E074A7">
        <w:t xml:space="preserve">Г) Адольф Гитлер. </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18. Кто из представителей гуманистической психологии лидерства ввел термин «самоактуализация»:</w:t>
      </w:r>
    </w:p>
    <w:p w:rsidR="00AE117E" w:rsidRPr="00E074A7" w:rsidRDefault="00AE117E" w:rsidP="00E074A7">
      <w:pPr>
        <w:pStyle w:val="ListParagraph"/>
        <w:ind w:left="0"/>
        <w:jc w:val="both"/>
      </w:pPr>
      <w:r w:rsidRPr="00E074A7">
        <w:t>А) Г. Олпорт;</w:t>
      </w:r>
    </w:p>
    <w:p w:rsidR="00AE117E" w:rsidRPr="00E074A7" w:rsidRDefault="00AE117E" w:rsidP="00E074A7">
      <w:pPr>
        <w:pStyle w:val="ListParagraph"/>
        <w:ind w:left="0"/>
        <w:jc w:val="both"/>
      </w:pPr>
      <w:r w:rsidRPr="00E074A7">
        <w:t>Б) К. Роджерс;</w:t>
      </w:r>
    </w:p>
    <w:p w:rsidR="00AE117E" w:rsidRPr="00E074A7" w:rsidRDefault="00AE117E" w:rsidP="00E074A7">
      <w:pPr>
        <w:pStyle w:val="ListParagraph"/>
        <w:ind w:left="0"/>
        <w:jc w:val="both"/>
      </w:pPr>
      <w:r w:rsidRPr="00E074A7">
        <w:t>В) А. Маслоу;</w:t>
      </w:r>
    </w:p>
    <w:p w:rsidR="00AE117E" w:rsidRPr="00E074A7" w:rsidRDefault="00AE117E" w:rsidP="00E074A7">
      <w:pPr>
        <w:pStyle w:val="ListParagraph"/>
        <w:ind w:left="0"/>
        <w:jc w:val="both"/>
      </w:pPr>
      <w:r w:rsidRPr="00E074A7">
        <w:t>Г) Р. Мэй.</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19. В период методологического кризиса (10 – середина 30-х годов) .. века возникли новые психологические направления лидерства, это:</w:t>
      </w:r>
    </w:p>
    <w:p w:rsidR="00AE117E" w:rsidRPr="00E074A7" w:rsidRDefault="00AE117E" w:rsidP="00E074A7">
      <w:pPr>
        <w:pStyle w:val="ListParagraph"/>
        <w:ind w:left="0"/>
        <w:jc w:val="both"/>
      </w:pPr>
      <w:r w:rsidRPr="00E074A7">
        <w:t>А) естественнонаучное направление, эмпирическая психология;</w:t>
      </w:r>
    </w:p>
    <w:p w:rsidR="00AE117E" w:rsidRPr="00E074A7" w:rsidRDefault="00AE117E" w:rsidP="00E074A7">
      <w:pPr>
        <w:pStyle w:val="ListParagraph"/>
        <w:ind w:left="0"/>
        <w:jc w:val="both"/>
      </w:pPr>
      <w:r w:rsidRPr="00E074A7">
        <w:t>Б) психофизика, психометрия;</w:t>
      </w:r>
    </w:p>
    <w:p w:rsidR="00AE117E" w:rsidRPr="00E074A7" w:rsidRDefault="00AE117E" w:rsidP="00E074A7">
      <w:pPr>
        <w:pStyle w:val="ListParagraph"/>
        <w:ind w:left="0"/>
        <w:jc w:val="both"/>
      </w:pPr>
      <w:r w:rsidRPr="00E074A7">
        <w:t xml:space="preserve"> В) генетическая психология, концепция психического развития, межкультурные исследования, гуманистическая психология, когнитивная психология;</w:t>
      </w:r>
    </w:p>
    <w:p w:rsidR="00AE117E" w:rsidRPr="00E074A7" w:rsidRDefault="00AE117E" w:rsidP="00E074A7">
      <w:pPr>
        <w:pStyle w:val="ListParagraph"/>
        <w:ind w:left="0"/>
        <w:jc w:val="both"/>
      </w:pPr>
      <w:r w:rsidRPr="00E074A7">
        <w:t>Г) бихевиоризм, психоанализ, гештальтпсихология.</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20. Задачи истории психологии лидерства:</w:t>
      </w:r>
    </w:p>
    <w:p w:rsidR="00AE117E" w:rsidRPr="00E074A7" w:rsidRDefault="00AE117E" w:rsidP="00E074A7">
      <w:pPr>
        <w:pStyle w:val="ListParagraph"/>
        <w:ind w:left="0"/>
        <w:jc w:val="both"/>
      </w:pPr>
      <w:r w:rsidRPr="00E074A7">
        <w:t>А) анализ возникновения и динамического развития научных знаний о психике;</w:t>
      </w:r>
    </w:p>
    <w:p w:rsidR="00AE117E" w:rsidRPr="00E074A7" w:rsidRDefault="00AE117E" w:rsidP="00E074A7">
      <w:pPr>
        <w:pStyle w:val="ListParagraph"/>
        <w:ind w:left="0"/>
        <w:jc w:val="both"/>
      </w:pPr>
      <w:r w:rsidRPr="00E074A7">
        <w:t>Б) изучить психологические вопросы управления процессом обучения, исследовать формирование познавательных процессов, отыскать надежные критерии умственного развития;</w:t>
      </w:r>
    </w:p>
    <w:p w:rsidR="00AE117E" w:rsidRPr="00E074A7" w:rsidRDefault="00AE117E" w:rsidP="00E074A7">
      <w:pPr>
        <w:pStyle w:val="ListParagraph"/>
        <w:ind w:left="0"/>
        <w:jc w:val="both"/>
      </w:pPr>
      <w:r w:rsidRPr="00E074A7">
        <w:t>В) исследование профессиональных особенностей человека, закономерности развития трудовых навыков, выяснение влияния;</w:t>
      </w:r>
    </w:p>
    <w:p w:rsidR="00AE117E" w:rsidRPr="00E074A7" w:rsidRDefault="00AE117E" w:rsidP="00E074A7">
      <w:pPr>
        <w:pStyle w:val="ListParagraph"/>
        <w:ind w:left="0"/>
        <w:jc w:val="both"/>
      </w:pPr>
      <w:r w:rsidRPr="00E074A7">
        <w:t>Г) анализироватьь психологические аспекты управления процессом обучения, исследовать формирование познавательных процессов, отыскать надежные критерии умственного развития;</w:t>
      </w:r>
    </w:p>
    <w:p w:rsidR="00AE117E" w:rsidRDefault="00AE117E" w:rsidP="00E074A7">
      <w:pPr>
        <w:pStyle w:val="ListParagraph"/>
        <w:ind w:left="0"/>
        <w:jc w:val="both"/>
      </w:pPr>
    </w:p>
    <w:p w:rsidR="00AE117E" w:rsidRPr="00E074A7" w:rsidRDefault="00AE117E" w:rsidP="00E074A7">
      <w:pPr>
        <w:pStyle w:val="ListParagraph"/>
        <w:ind w:left="0"/>
        <w:jc w:val="both"/>
        <w:rPr>
          <w:i/>
          <w:u w:val="single"/>
        </w:rPr>
      </w:pPr>
      <w:r w:rsidRPr="00E074A7">
        <w:rPr>
          <w:i/>
          <w:u w:val="single"/>
        </w:rPr>
        <w:t>Лекция 3. Личностные характеристики лидера</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21. Основными преимуществами и возможностями авторитарного стиля управления лидеров являются:</w:t>
      </w:r>
    </w:p>
    <w:p w:rsidR="00AE117E" w:rsidRPr="00E074A7" w:rsidRDefault="00AE117E" w:rsidP="00E074A7">
      <w:pPr>
        <w:pStyle w:val="ListParagraph"/>
        <w:ind w:left="0"/>
        <w:jc w:val="both"/>
      </w:pPr>
      <w:r w:rsidRPr="00E074A7">
        <w:t>А) коллективизм, поощрение инициативы и творчества, гармоничное развитие персонала;</w:t>
      </w:r>
    </w:p>
    <w:p w:rsidR="00AE117E" w:rsidRPr="00E074A7" w:rsidRDefault="00AE117E" w:rsidP="00E074A7">
      <w:pPr>
        <w:pStyle w:val="ListParagraph"/>
        <w:ind w:left="0"/>
        <w:jc w:val="both"/>
      </w:pPr>
      <w:r w:rsidRPr="00E074A7">
        <w:t>Б) экономия времени, определение границ полномочий и ответственности, жесткий контроль;</w:t>
      </w:r>
    </w:p>
    <w:p w:rsidR="00AE117E" w:rsidRPr="00E074A7" w:rsidRDefault="00AE117E" w:rsidP="00E074A7">
      <w:pPr>
        <w:pStyle w:val="ListParagraph"/>
        <w:ind w:left="0"/>
        <w:jc w:val="both"/>
      </w:pPr>
      <w:r w:rsidRPr="00E074A7">
        <w:t>В) развитие персонала, положительный психологический микроклимат;</w:t>
      </w:r>
    </w:p>
    <w:p w:rsidR="00AE117E" w:rsidRPr="00E074A7" w:rsidRDefault="00AE117E" w:rsidP="00E074A7">
      <w:pPr>
        <w:pStyle w:val="ListParagraph"/>
        <w:ind w:left="0"/>
        <w:jc w:val="both"/>
      </w:pPr>
      <w:r w:rsidRPr="00E074A7">
        <w:t>Г) делегирование полномочий, предоставление дополнительных прав и свобод сотрудникам.</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22. В основе поведенческого подхода к лидерству лежит предположение, что эффективность лидерства определяется манерой поведения:</w:t>
      </w:r>
    </w:p>
    <w:p w:rsidR="00AE117E" w:rsidRPr="00E074A7" w:rsidRDefault="00AE117E" w:rsidP="00E074A7">
      <w:pPr>
        <w:pStyle w:val="ListParagraph"/>
        <w:ind w:left="0"/>
        <w:jc w:val="both"/>
      </w:pPr>
      <w:r w:rsidRPr="00E074A7">
        <w:t>А) сотрудников по отношению друг к другу;</w:t>
      </w:r>
    </w:p>
    <w:p w:rsidR="00AE117E" w:rsidRPr="00E074A7" w:rsidRDefault="00AE117E" w:rsidP="00E074A7">
      <w:pPr>
        <w:pStyle w:val="ListParagraph"/>
        <w:ind w:left="0"/>
        <w:jc w:val="both"/>
      </w:pPr>
      <w:r w:rsidRPr="00E074A7">
        <w:t>Б) лидера по отношению к последователям;</w:t>
      </w:r>
    </w:p>
    <w:p w:rsidR="00AE117E" w:rsidRPr="00E074A7" w:rsidRDefault="00AE117E" w:rsidP="00E074A7">
      <w:pPr>
        <w:pStyle w:val="ListParagraph"/>
        <w:ind w:left="0"/>
        <w:jc w:val="both"/>
      </w:pPr>
      <w:r w:rsidRPr="00E074A7">
        <w:t>В) сотрудников по отношению к лидеру;</w:t>
      </w:r>
    </w:p>
    <w:p w:rsidR="00AE117E" w:rsidRPr="00E074A7" w:rsidRDefault="00AE117E" w:rsidP="00E074A7">
      <w:pPr>
        <w:pStyle w:val="ListParagraph"/>
        <w:ind w:left="0"/>
        <w:jc w:val="both"/>
      </w:pPr>
      <w:r w:rsidRPr="00E074A7">
        <w:t>Г) лидера и сотрудников по отношению к руководителям компании.</w:t>
      </w:r>
    </w:p>
    <w:p w:rsidR="00AE117E" w:rsidRPr="00E074A7" w:rsidRDefault="00AE117E" w:rsidP="00E074A7">
      <w:pPr>
        <w:pStyle w:val="ListParagraph"/>
        <w:spacing w:line="120" w:lineRule="auto"/>
        <w:ind w:left="0"/>
        <w:jc w:val="both"/>
      </w:pPr>
    </w:p>
    <w:p w:rsidR="00AE117E" w:rsidRPr="00E074A7" w:rsidRDefault="00AE117E" w:rsidP="00E074A7">
      <w:pPr>
        <w:pStyle w:val="ListParagraph"/>
        <w:ind w:left="0"/>
        <w:jc w:val="both"/>
      </w:pPr>
      <w:r w:rsidRPr="00E074A7">
        <w:t>23. Основными недостатками и угрозами либерального стиля управления являются:</w:t>
      </w:r>
    </w:p>
    <w:p w:rsidR="00AE117E" w:rsidRPr="00E074A7" w:rsidRDefault="00AE117E" w:rsidP="00E074A7">
      <w:pPr>
        <w:pStyle w:val="ListParagraph"/>
        <w:ind w:left="0"/>
        <w:jc w:val="both"/>
      </w:pPr>
      <w:r w:rsidRPr="00E074A7">
        <w:t>А) подавление инициативы подчиненных, субъективизм и «мания величия» руководителя;</w:t>
      </w:r>
    </w:p>
    <w:p w:rsidR="00AE117E" w:rsidRPr="00E074A7" w:rsidRDefault="00AE117E" w:rsidP="00E074A7">
      <w:pPr>
        <w:pStyle w:val="ListParagraph"/>
        <w:ind w:left="0"/>
        <w:jc w:val="both"/>
      </w:pPr>
      <w:r w:rsidRPr="00E074A7">
        <w:t>Б) снижение или потеря управляемости, угроза деградации или краха организации;</w:t>
      </w:r>
    </w:p>
    <w:p w:rsidR="00AE117E" w:rsidRPr="00E074A7" w:rsidRDefault="00AE117E" w:rsidP="00E074A7">
      <w:pPr>
        <w:pStyle w:val="ListParagraph"/>
        <w:ind w:left="0"/>
        <w:jc w:val="both"/>
      </w:pPr>
      <w:r w:rsidRPr="00E074A7">
        <w:t>В) подавления стремлений сотрудников к участию в управлении организацией;</w:t>
      </w:r>
    </w:p>
    <w:p w:rsidR="00AE117E" w:rsidRPr="00E074A7" w:rsidRDefault="00AE117E" w:rsidP="00E074A7">
      <w:pPr>
        <w:pStyle w:val="ListParagraph"/>
        <w:ind w:left="0"/>
        <w:jc w:val="both"/>
      </w:pPr>
      <w:r w:rsidRPr="00E074A7">
        <w:t>Г) дополнительные временные затраты, низкий профессионализм отдельных сотрудников.</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24. Тип лидеров, которые стремятся разрабатывать собственную теоретическую концепцию, собственное видение развития группы, воздействуют на последователей силой интеллекта:</w:t>
      </w:r>
    </w:p>
    <w:p w:rsidR="00AE117E" w:rsidRPr="00E074A7" w:rsidRDefault="00AE117E" w:rsidP="00E074A7">
      <w:pPr>
        <w:pStyle w:val="ListParagraph"/>
        <w:ind w:left="0"/>
        <w:jc w:val="both"/>
      </w:pPr>
      <w:r w:rsidRPr="00E074A7">
        <w:t xml:space="preserve">А) теоретики; </w:t>
      </w:r>
    </w:p>
    <w:p w:rsidR="00AE117E" w:rsidRPr="00E074A7" w:rsidRDefault="00AE117E" w:rsidP="00E074A7">
      <w:pPr>
        <w:pStyle w:val="ListParagraph"/>
        <w:ind w:left="0"/>
        <w:jc w:val="both"/>
      </w:pPr>
      <w:r w:rsidRPr="00E074A7">
        <w:t>Б) агитаторы;</w:t>
      </w:r>
    </w:p>
    <w:p w:rsidR="00AE117E" w:rsidRPr="00E074A7" w:rsidRDefault="00AE117E" w:rsidP="00E074A7">
      <w:pPr>
        <w:pStyle w:val="ListParagraph"/>
        <w:ind w:left="0"/>
        <w:jc w:val="both"/>
      </w:pPr>
      <w:r w:rsidRPr="00E074A7">
        <w:t>В) консерваторы;</w:t>
      </w:r>
    </w:p>
    <w:p w:rsidR="00AE117E" w:rsidRPr="00E074A7" w:rsidRDefault="00AE117E" w:rsidP="00E074A7">
      <w:pPr>
        <w:pStyle w:val="ListParagraph"/>
        <w:ind w:left="0"/>
        <w:jc w:val="both"/>
      </w:pPr>
      <w:r w:rsidRPr="00E074A7">
        <w:t>Г) либералы.</w:t>
      </w:r>
    </w:p>
    <w:p w:rsidR="00AE117E" w:rsidRPr="00E074A7" w:rsidRDefault="00AE117E" w:rsidP="00E074A7">
      <w:pPr>
        <w:pStyle w:val="ListParagraph"/>
        <w:spacing w:line="120" w:lineRule="auto"/>
        <w:ind w:left="0"/>
        <w:jc w:val="both"/>
      </w:pPr>
    </w:p>
    <w:p w:rsidR="00AE117E" w:rsidRPr="00E074A7" w:rsidRDefault="00AE117E" w:rsidP="00E074A7">
      <w:pPr>
        <w:pStyle w:val="ListParagraph"/>
        <w:ind w:left="0"/>
        <w:jc w:val="both"/>
      </w:pPr>
      <w:r w:rsidRPr="00E074A7">
        <w:t>25.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AE117E" w:rsidRPr="00E074A7" w:rsidRDefault="00AE117E" w:rsidP="00E074A7">
      <w:pPr>
        <w:pStyle w:val="ListParagraph"/>
        <w:ind w:left="0"/>
        <w:jc w:val="both"/>
      </w:pPr>
      <w:r w:rsidRPr="00E074A7">
        <w:t>А) «отличник» (компульсивный стиль);</w:t>
      </w:r>
    </w:p>
    <w:p w:rsidR="00AE117E" w:rsidRPr="00E074A7" w:rsidRDefault="00AE117E" w:rsidP="00E074A7">
      <w:pPr>
        <w:pStyle w:val="ListParagraph"/>
        <w:ind w:left="0"/>
        <w:jc w:val="both"/>
      </w:pPr>
      <w:r w:rsidRPr="00E074A7">
        <w:t>Б) «артист» (демонстративный стиль);</w:t>
      </w:r>
    </w:p>
    <w:p w:rsidR="00AE117E" w:rsidRPr="00E074A7" w:rsidRDefault="00AE117E" w:rsidP="00E074A7">
      <w:pPr>
        <w:pStyle w:val="ListParagraph"/>
        <w:ind w:left="0"/>
        <w:jc w:val="both"/>
      </w:pPr>
      <w:r w:rsidRPr="00E074A7">
        <w:t>В) «сподвижник» (депрессивный стиль);</w:t>
      </w:r>
    </w:p>
    <w:p w:rsidR="00AE117E" w:rsidRPr="00E074A7" w:rsidRDefault="00AE117E" w:rsidP="00E074A7">
      <w:pPr>
        <w:pStyle w:val="ListParagraph"/>
        <w:ind w:left="0"/>
        <w:jc w:val="both"/>
      </w:pPr>
      <w:r w:rsidRPr="00E074A7">
        <w:t>Г) «диктатор» (авторитарный стиль).</w:t>
      </w:r>
    </w:p>
    <w:p w:rsidR="00AE117E" w:rsidRPr="00E074A7" w:rsidRDefault="00AE117E" w:rsidP="00E074A7">
      <w:pPr>
        <w:pStyle w:val="ListParagraph"/>
        <w:ind w:left="0"/>
        <w:jc w:val="both"/>
      </w:pPr>
      <w:r w:rsidRPr="00E074A7">
        <w:t>26. Правила поведения с точки зрения добра и зла – это:</w:t>
      </w:r>
    </w:p>
    <w:p w:rsidR="00AE117E" w:rsidRPr="00E074A7" w:rsidRDefault="00AE117E" w:rsidP="00E074A7">
      <w:pPr>
        <w:pStyle w:val="ListParagraph"/>
        <w:ind w:left="0"/>
        <w:jc w:val="both"/>
      </w:pPr>
      <w:r w:rsidRPr="00E074A7">
        <w:t>А) корпоративные нормы;</w:t>
      </w:r>
    </w:p>
    <w:p w:rsidR="00AE117E" w:rsidRPr="00E074A7" w:rsidRDefault="00AE117E" w:rsidP="00E074A7">
      <w:pPr>
        <w:pStyle w:val="ListParagraph"/>
        <w:ind w:left="0"/>
        <w:jc w:val="both"/>
      </w:pPr>
      <w:r w:rsidRPr="00E074A7">
        <w:t>Б) запрещающие нормы;</w:t>
      </w:r>
    </w:p>
    <w:p w:rsidR="00AE117E" w:rsidRPr="00E074A7" w:rsidRDefault="00AE117E" w:rsidP="00E074A7">
      <w:pPr>
        <w:pStyle w:val="ListParagraph"/>
        <w:ind w:left="0"/>
        <w:jc w:val="both"/>
      </w:pPr>
      <w:r w:rsidRPr="00E074A7">
        <w:t>В) нормы морали;</w:t>
      </w:r>
    </w:p>
    <w:p w:rsidR="00AE117E" w:rsidRPr="00E074A7" w:rsidRDefault="00AE117E" w:rsidP="00E074A7">
      <w:pPr>
        <w:pStyle w:val="ListParagraph"/>
        <w:ind w:left="0"/>
        <w:jc w:val="both"/>
      </w:pPr>
      <w:r w:rsidRPr="00E074A7">
        <w:t>Г) нормы ГТО.</w:t>
      </w:r>
    </w:p>
    <w:p w:rsidR="00AE117E" w:rsidRPr="00E074A7" w:rsidRDefault="00AE117E" w:rsidP="00E074A7">
      <w:pPr>
        <w:pStyle w:val="ListParagraph"/>
        <w:spacing w:line="120" w:lineRule="auto"/>
        <w:ind w:left="0"/>
        <w:jc w:val="both"/>
      </w:pPr>
    </w:p>
    <w:p w:rsidR="00AE117E" w:rsidRPr="00E074A7" w:rsidRDefault="00AE117E" w:rsidP="00E074A7">
      <w:pPr>
        <w:pStyle w:val="ListParagraph"/>
        <w:ind w:left="0"/>
        <w:jc w:val="both"/>
      </w:pPr>
      <w:r w:rsidRPr="00E074A7">
        <w:t>27. Лидер, который быстро реагирует на насущные требования, сформулированные его последователями, способен эффективно действовать в экстремальных условиях, быстро принимать решения, адекватно реагировать на ситуацию:</w:t>
      </w:r>
    </w:p>
    <w:p w:rsidR="00AE117E" w:rsidRPr="00E074A7" w:rsidRDefault="00AE117E" w:rsidP="00E074A7">
      <w:pPr>
        <w:pStyle w:val="ListParagraph"/>
        <w:ind w:left="0"/>
        <w:jc w:val="both"/>
      </w:pPr>
      <w:r w:rsidRPr="00E074A7">
        <w:t>А) «патриарх»;</w:t>
      </w:r>
    </w:p>
    <w:p w:rsidR="00AE117E" w:rsidRPr="00E074A7" w:rsidRDefault="00AE117E" w:rsidP="00E074A7">
      <w:pPr>
        <w:pStyle w:val="ListParagraph"/>
        <w:ind w:left="0"/>
        <w:jc w:val="both"/>
      </w:pPr>
      <w:r w:rsidRPr="00E074A7">
        <w:t>Б) «служитель»;</w:t>
      </w:r>
    </w:p>
    <w:p w:rsidR="00AE117E" w:rsidRPr="00E074A7" w:rsidRDefault="00AE117E" w:rsidP="00E074A7">
      <w:pPr>
        <w:pStyle w:val="ListParagraph"/>
        <w:ind w:left="0"/>
        <w:jc w:val="both"/>
      </w:pPr>
      <w:r w:rsidRPr="00E074A7">
        <w:t xml:space="preserve">В) «пожарный»; </w:t>
      </w:r>
    </w:p>
    <w:p w:rsidR="00AE117E" w:rsidRPr="00E074A7" w:rsidRDefault="00AE117E" w:rsidP="00E074A7">
      <w:pPr>
        <w:pStyle w:val="ListParagraph"/>
        <w:ind w:left="0"/>
        <w:jc w:val="both"/>
      </w:pPr>
      <w:r w:rsidRPr="00E074A7">
        <w:t>Г) бюрократ.</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28.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AE117E" w:rsidRPr="00E074A7" w:rsidRDefault="00AE117E" w:rsidP="00E074A7">
      <w:pPr>
        <w:pStyle w:val="ListParagraph"/>
        <w:ind w:left="0"/>
        <w:jc w:val="both"/>
      </w:pPr>
      <w:r w:rsidRPr="00E074A7">
        <w:t>А) миссионер;</w:t>
      </w:r>
    </w:p>
    <w:p w:rsidR="00AE117E" w:rsidRPr="00E074A7" w:rsidRDefault="00AE117E" w:rsidP="00E074A7">
      <w:pPr>
        <w:pStyle w:val="ListParagraph"/>
        <w:ind w:left="0"/>
        <w:jc w:val="both"/>
      </w:pPr>
      <w:r w:rsidRPr="00E074A7">
        <w:t>Б) дезертир;</w:t>
      </w:r>
    </w:p>
    <w:p w:rsidR="00AE117E" w:rsidRPr="00E074A7" w:rsidRDefault="00AE117E" w:rsidP="00E074A7">
      <w:pPr>
        <w:pStyle w:val="ListParagraph"/>
        <w:ind w:left="0"/>
        <w:jc w:val="both"/>
      </w:pPr>
      <w:r w:rsidRPr="00E074A7">
        <w:t>В) бюрократ;</w:t>
      </w:r>
    </w:p>
    <w:p w:rsidR="00AE117E" w:rsidRPr="00E074A7" w:rsidRDefault="00AE117E" w:rsidP="00E074A7">
      <w:pPr>
        <w:pStyle w:val="ListParagraph"/>
        <w:ind w:left="0"/>
        <w:jc w:val="both"/>
      </w:pPr>
      <w:r w:rsidRPr="00E074A7">
        <w:t>Г) патриарх.</w:t>
      </w:r>
    </w:p>
    <w:p w:rsidR="00AE117E" w:rsidRPr="00E074A7" w:rsidRDefault="00AE117E" w:rsidP="00E074A7">
      <w:pPr>
        <w:pStyle w:val="ListParagraph"/>
        <w:spacing w:line="120" w:lineRule="auto"/>
        <w:ind w:left="0"/>
        <w:jc w:val="both"/>
      </w:pPr>
    </w:p>
    <w:p w:rsidR="00AE117E" w:rsidRPr="00E074A7" w:rsidRDefault="00AE117E" w:rsidP="00E074A7">
      <w:pPr>
        <w:pStyle w:val="ListParagraph"/>
        <w:ind w:left="0"/>
        <w:jc w:val="both"/>
      </w:pPr>
      <w:r w:rsidRPr="00E074A7">
        <w:t>29.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AE117E" w:rsidRPr="00E074A7" w:rsidRDefault="00AE117E" w:rsidP="00E074A7">
      <w:pPr>
        <w:pStyle w:val="ListParagraph"/>
        <w:ind w:left="0"/>
        <w:jc w:val="both"/>
      </w:pPr>
      <w:r w:rsidRPr="00E074A7">
        <w:t>а) личностная зона;</w:t>
      </w:r>
    </w:p>
    <w:p w:rsidR="00AE117E" w:rsidRPr="00E074A7" w:rsidRDefault="00AE117E" w:rsidP="00E074A7">
      <w:pPr>
        <w:pStyle w:val="ListParagraph"/>
        <w:ind w:left="0"/>
        <w:jc w:val="both"/>
      </w:pPr>
      <w:r w:rsidRPr="00E074A7">
        <w:t>Б) пространство потребностей;</w:t>
      </w:r>
    </w:p>
    <w:p w:rsidR="00AE117E" w:rsidRPr="00E074A7" w:rsidRDefault="00AE117E" w:rsidP="00E074A7">
      <w:pPr>
        <w:pStyle w:val="ListParagraph"/>
        <w:ind w:left="0"/>
        <w:jc w:val="both"/>
      </w:pPr>
      <w:r w:rsidRPr="00E074A7">
        <w:t>В) жизненное кредо;</w:t>
      </w:r>
    </w:p>
    <w:p w:rsidR="00AE117E" w:rsidRPr="00E074A7" w:rsidRDefault="00AE117E" w:rsidP="00E074A7">
      <w:pPr>
        <w:pStyle w:val="ListParagraph"/>
        <w:ind w:left="0"/>
        <w:jc w:val="both"/>
      </w:pPr>
      <w:r w:rsidRPr="00E074A7">
        <w:t>Г) черты характера.</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30. Характеристика потребностей лидера, означающая, что потребности быстро возникают и быстро исчезают; даже если потребность не удовлетворена, она может исчезнуть из-за возникновения более сильной альтернативной потребности:</w:t>
      </w:r>
    </w:p>
    <w:p w:rsidR="00AE117E" w:rsidRPr="00E074A7" w:rsidRDefault="00AE117E" w:rsidP="00E074A7">
      <w:pPr>
        <w:pStyle w:val="ListParagraph"/>
        <w:ind w:left="0"/>
        <w:jc w:val="both"/>
      </w:pPr>
      <w:r w:rsidRPr="00E074A7">
        <w:t>А) насыщаемость;</w:t>
      </w:r>
    </w:p>
    <w:p w:rsidR="00AE117E" w:rsidRPr="00E074A7" w:rsidRDefault="00AE117E" w:rsidP="00E074A7">
      <w:pPr>
        <w:pStyle w:val="ListParagraph"/>
        <w:ind w:left="0"/>
        <w:jc w:val="both"/>
      </w:pPr>
      <w:r w:rsidRPr="00E074A7">
        <w:t>Б) ситуативная обусловленность;</w:t>
      </w:r>
    </w:p>
    <w:p w:rsidR="00AE117E" w:rsidRPr="00E074A7" w:rsidRDefault="00AE117E" w:rsidP="00E074A7">
      <w:pPr>
        <w:pStyle w:val="ListParagraph"/>
        <w:ind w:left="0"/>
        <w:jc w:val="both"/>
      </w:pPr>
      <w:r w:rsidRPr="00E074A7">
        <w:t>В) недолговечность;</w:t>
      </w:r>
    </w:p>
    <w:p w:rsidR="00AE117E" w:rsidRPr="00E074A7" w:rsidRDefault="00AE117E" w:rsidP="00E074A7">
      <w:pPr>
        <w:pStyle w:val="ListParagraph"/>
        <w:ind w:left="0"/>
        <w:jc w:val="both"/>
      </w:pPr>
      <w:r w:rsidRPr="00E074A7">
        <w:t>Г) скоротечность.</w:t>
      </w:r>
    </w:p>
    <w:p w:rsidR="00AE117E" w:rsidRPr="00E074A7" w:rsidRDefault="00AE117E" w:rsidP="00E074A7">
      <w:pPr>
        <w:pStyle w:val="ListParagraph"/>
        <w:ind w:left="0"/>
        <w:jc w:val="both"/>
      </w:pPr>
    </w:p>
    <w:p w:rsidR="00AE117E" w:rsidRPr="00E074A7" w:rsidRDefault="00AE117E" w:rsidP="00E074A7">
      <w:pPr>
        <w:pStyle w:val="ListParagraph"/>
        <w:ind w:left="0"/>
        <w:jc w:val="both"/>
        <w:rPr>
          <w:i/>
          <w:u w:val="single"/>
        </w:rPr>
      </w:pPr>
      <w:r w:rsidRPr="00E074A7">
        <w:rPr>
          <w:i/>
          <w:u w:val="single"/>
        </w:rPr>
        <w:t>Лекция 4. Механизмы выдвижения в лидеры</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31. Теория «управленческой решетки» оперирует двумя движущими силами поведения руководителя: забота о:</w:t>
      </w:r>
    </w:p>
    <w:p w:rsidR="00AE117E" w:rsidRPr="00E074A7" w:rsidRDefault="00AE117E" w:rsidP="00E074A7">
      <w:pPr>
        <w:pStyle w:val="ListParagraph"/>
        <w:ind w:left="0"/>
        <w:jc w:val="both"/>
      </w:pPr>
      <w:r w:rsidRPr="00E074A7">
        <w:t>А) выполнении работы и о сотрудниках, выполняющих работу;</w:t>
      </w:r>
    </w:p>
    <w:p w:rsidR="00AE117E" w:rsidRPr="00E074A7" w:rsidRDefault="00AE117E" w:rsidP="00E074A7">
      <w:pPr>
        <w:pStyle w:val="ListParagraph"/>
        <w:ind w:left="0"/>
        <w:jc w:val="both"/>
      </w:pPr>
      <w:r w:rsidRPr="00E074A7">
        <w:t>Б) сохранении собственного авторитета и о выполнении планов;</w:t>
      </w:r>
    </w:p>
    <w:p w:rsidR="00AE117E" w:rsidRPr="00E074A7" w:rsidRDefault="00AE117E" w:rsidP="00E074A7">
      <w:pPr>
        <w:pStyle w:val="ListParagraph"/>
        <w:ind w:left="0"/>
        <w:jc w:val="both"/>
      </w:pPr>
      <w:r w:rsidRPr="00E074A7">
        <w:t>В) достижении целей и о получении личной выгоды;</w:t>
      </w:r>
    </w:p>
    <w:p w:rsidR="00AE117E" w:rsidRPr="00E074A7" w:rsidRDefault="00AE117E" w:rsidP="00E074A7">
      <w:pPr>
        <w:pStyle w:val="ListParagraph"/>
        <w:ind w:left="0"/>
        <w:jc w:val="both"/>
      </w:pPr>
      <w:r w:rsidRPr="00E074A7">
        <w:t>Г) людях, выполняющих работу и об уровне их зарплаты.</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32. На координатной сетке («управленческой решетке») степень проявления каждого качества руководителя оценивается по ... шкале.</w:t>
      </w:r>
    </w:p>
    <w:p w:rsidR="00AE117E" w:rsidRPr="00E074A7" w:rsidRDefault="00AE117E" w:rsidP="00E074A7">
      <w:pPr>
        <w:pStyle w:val="ListParagraph"/>
        <w:ind w:left="0"/>
        <w:jc w:val="both"/>
      </w:pPr>
      <w:r w:rsidRPr="00E074A7">
        <w:t>А) девятибалльной;</w:t>
      </w:r>
    </w:p>
    <w:p w:rsidR="00AE117E" w:rsidRPr="00E074A7" w:rsidRDefault="00AE117E" w:rsidP="00E074A7">
      <w:pPr>
        <w:pStyle w:val="ListParagraph"/>
        <w:ind w:left="0"/>
        <w:jc w:val="both"/>
      </w:pPr>
      <w:r w:rsidRPr="00E074A7">
        <w:t>Б) десятибалльной;</w:t>
      </w:r>
    </w:p>
    <w:p w:rsidR="00AE117E" w:rsidRPr="00E074A7" w:rsidRDefault="00AE117E" w:rsidP="00E074A7">
      <w:pPr>
        <w:pStyle w:val="ListParagraph"/>
        <w:ind w:left="0"/>
        <w:jc w:val="both"/>
      </w:pPr>
      <w:r w:rsidRPr="00E074A7">
        <w:t>В) пятибалльной;</w:t>
      </w:r>
    </w:p>
    <w:p w:rsidR="00AE117E" w:rsidRPr="00E074A7" w:rsidRDefault="00AE117E" w:rsidP="00E074A7">
      <w:pPr>
        <w:pStyle w:val="ListParagraph"/>
        <w:ind w:left="0"/>
        <w:jc w:val="both"/>
      </w:pPr>
      <w:r w:rsidRPr="00E074A7">
        <w:t>Г) стобалльной.</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33. По мнению авторов модели «управленческой решетки» наиболее эффективным стилем управления является «...».</w:t>
      </w:r>
    </w:p>
    <w:p w:rsidR="00AE117E" w:rsidRPr="00E074A7" w:rsidRDefault="00AE117E" w:rsidP="00E074A7">
      <w:pPr>
        <w:pStyle w:val="ListParagraph"/>
        <w:ind w:left="0"/>
        <w:jc w:val="both"/>
      </w:pPr>
      <w:r w:rsidRPr="00E074A7">
        <w:t>А) Организационное управление;</w:t>
      </w:r>
    </w:p>
    <w:p w:rsidR="00AE117E" w:rsidRPr="00E074A7" w:rsidRDefault="00AE117E" w:rsidP="00E074A7">
      <w:pPr>
        <w:pStyle w:val="ListParagraph"/>
        <w:ind w:left="0"/>
        <w:jc w:val="both"/>
      </w:pPr>
      <w:r w:rsidRPr="00E074A7">
        <w:t>Б) Власть – подчинение;</w:t>
      </w:r>
    </w:p>
    <w:p w:rsidR="00AE117E" w:rsidRPr="00E074A7" w:rsidRDefault="00AE117E" w:rsidP="00E074A7">
      <w:pPr>
        <w:pStyle w:val="ListParagraph"/>
        <w:ind w:left="0"/>
        <w:jc w:val="both"/>
      </w:pPr>
      <w:r w:rsidRPr="00E074A7">
        <w:t>В) Управление в духе загородного клуба;</w:t>
      </w:r>
    </w:p>
    <w:p w:rsidR="00AE117E" w:rsidRPr="00E074A7" w:rsidRDefault="00AE117E" w:rsidP="00E074A7">
      <w:pPr>
        <w:pStyle w:val="ListParagraph"/>
        <w:ind w:left="0"/>
        <w:jc w:val="both"/>
      </w:pPr>
      <w:r w:rsidRPr="00E074A7">
        <w:t>Г) Командный стиль.</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34. Модель Ф. Фидлера соответствует ... подходу к лидерству.</w:t>
      </w:r>
    </w:p>
    <w:p w:rsidR="00AE117E" w:rsidRPr="00E074A7" w:rsidRDefault="00AE117E" w:rsidP="00E074A7">
      <w:pPr>
        <w:pStyle w:val="ListParagraph"/>
        <w:ind w:left="0"/>
        <w:jc w:val="both"/>
      </w:pPr>
      <w:r w:rsidRPr="00E074A7">
        <w:t>А) ситуационному;</w:t>
      </w:r>
    </w:p>
    <w:p w:rsidR="00AE117E" w:rsidRPr="00E074A7" w:rsidRDefault="00AE117E" w:rsidP="00E074A7">
      <w:pPr>
        <w:pStyle w:val="ListParagraph"/>
        <w:ind w:left="0"/>
        <w:jc w:val="both"/>
      </w:pPr>
      <w:r w:rsidRPr="00E074A7">
        <w:t>Б) личностному;</w:t>
      </w:r>
    </w:p>
    <w:p w:rsidR="00AE117E" w:rsidRPr="00E074A7" w:rsidRDefault="00AE117E" w:rsidP="00E074A7">
      <w:pPr>
        <w:pStyle w:val="ListParagraph"/>
        <w:ind w:left="0"/>
        <w:jc w:val="both"/>
      </w:pPr>
      <w:r w:rsidRPr="00E074A7">
        <w:t>В) поведенческому;</w:t>
      </w:r>
    </w:p>
    <w:p w:rsidR="00AE117E" w:rsidRPr="00E074A7" w:rsidRDefault="00AE117E" w:rsidP="00E074A7">
      <w:pPr>
        <w:pStyle w:val="ListParagraph"/>
        <w:ind w:left="0"/>
        <w:jc w:val="both"/>
      </w:pPr>
      <w:r w:rsidRPr="00E074A7">
        <w:t>Г) системному.</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35.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AE117E" w:rsidRPr="00E074A7" w:rsidRDefault="00AE117E" w:rsidP="00E074A7">
      <w:pPr>
        <w:pStyle w:val="ListParagraph"/>
        <w:ind w:left="0"/>
        <w:jc w:val="both"/>
      </w:pPr>
      <w:r w:rsidRPr="00E074A7">
        <w:t>А) знания и навыки сотрудников;</w:t>
      </w:r>
    </w:p>
    <w:p w:rsidR="00AE117E" w:rsidRPr="00E074A7" w:rsidRDefault="00AE117E" w:rsidP="00E074A7">
      <w:pPr>
        <w:pStyle w:val="ListParagraph"/>
        <w:ind w:left="0"/>
        <w:jc w:val="both"/>
      </w:pPr>
      <w:r w:rsidRPr="00E074A7">
        <w:t>Б) власть и влияние руководителя;</w:t>
      </w:r>
    </w:p>
    <w:p w:rsidR="00AE117E" w:rsidRPr="00E074A7" w:rsidRDefault="00AE117E" w:rsidP="00E074A7">
      <w:pPr>
        <w:pStyle w:val="ListParagraph"/>
        <w:ind w:left="0"/>
        <w:jc w:val="both"/>
      </w:pPr>
      <w:r w:rsidRPr="00E074A7">
        <w:t>В) инновационные методы управления;</w:t>
      </w:r>
    </w:p>
    <w:p w:rsidR="00AE117E" w:rsidRPr="00E074A7" w:rsidRDefault="00AE117E" w:rsidP="00E074A7">
      <w:pPr>
        <w:pStyle w:val="ListParagraph"/>
        <w:ind w:left="0"/>
        <w:jc w:val="both"/>
      </w:pPr>
      <w:r w:rsidRPr="00E074A7">
        <w:t>Г) последние достижения научно-технического прогресса.</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36. Современным менеджерам-лидерам приходится выбирать такие методы и средства управления, которые:</w:t>
      </w:r>
    </w:p>
    <w:p w:rsidR="00AE117E" w:rsidRPr="00E074A7" w:rsidRDefault="00AE117E" w:rsidP="00E074A7">
      <w:pPr>
        <w:pStyle w:val="ListParagraph"/>
        <w:ind w:left="0"/>
        <w:jc w:val="both"/>
      </w:pPr>
      <w:r w:rsidRPr="00E074A7">
        <w:t>А) наиболее эффективны в каждой конкретной ситуации;</w:t>
      </w:r>
    </w:p>
    <w:p w:rsidR="00AE117E" w:rsidRPr="00E074A7" w:rsidRDefault="00AE117E" w:rsidP="00E074A7">
      <w:pPr>
        <w:pStyle w:val="ListParagraph"/>
        <w:ind w:left="0"/>
        <w:jc w:val="both"/>
      </w:pPr>
      <w:r w:rsidRPr="00E074A7">
        <w:t>Б) им известны исходя из их уровня образования;</w:t>
      </w:r>
    </w:p>
    <w:p w:rsidR="00AE117E" w:rsidRPr="00E074A7" w:rsidRDefault="00AE117E" w:rsidP="00E074A7">
      <w:pPr>
        <w:pStyle w:val="ListParagraph"/>
        <w:ind w:left="0"/>
        <w:jc w:val="both"/>
      </w:pPr>
      <w:r w:rsidRPr="00E074A7">
        <w:t>В) им известны исходя из их опыта;</w:t>
      </w:r>
    </w:p>
    <w:p w:rsidR="00AE117E" w:rsidRPr="00E074A7" w:rsidRDefault="00AE117E" w:rsidP="00E074A7">
      <w:pPr>
        <w:pStyle w:val="ListParagraph"/>
        <w:ind w:left="0"/>
        <w:jc w:val="both"/>
      </w:pPr>
      <w:r w:rsidRPr="00E074A7">
        <w:t>Г) применимы в любой ситуации.</w:t>
      </w:r>
    </w:p>
    <w:p w:rsidR="00AE117E" w:rsidRPr="00E074A7" w:rsidRDefault="00AE117E" w:rsidP="00E074A7">
      <w:pPr>
        <w:pStyle w:val="ListParagraph"/>
        <w:ind w:left="0"/>
        <w:jc w:val="both"/>
      </w:pP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37. Какой стиль управления наиболее характерен для этих политиков?</w:t>
      </w:r>
    </w:p>
    <w:p w:rsidR="00AE117E" w:rsidRPr="00E074A7" w:rsidRDefault="00AE117E" w:rsidP="00E074A7">
      <w:pPr>
        <w:pStyle w:val="ListParagraph"/>
        <w:ind w:left="0"/>
        <w:jc w:val="both"/>
      </w:pPr>
      <w:r w:rsidRPr="00E074A7">
        <w:t xml:space="preserve">А) Демократический; </w:t>
      </w:r>
    </w:p>
    <w:p w:rsidR="00AE117E" w:rsidRPr="00E074A7" w:rsidRDefault="00AE117E" w:rsidP="00E074A7">
      <w:pPr>
        <w:pStyle w:val="ListParagraph"/>
        <w:ind w:left="0"/>
        <w:jc w:val="both"/>
      </w:pPr>
      <w:r w:rsidRPr="00E074A7">
        <w:t xml:space="preserve">Б) Смешанный; </w:t>
      </w:r>
    </w:p>
    <w:p w:rsidR="00AE117E" w:rsidRPr="00E074A7" w:rsidRDefault="00AE117E" w:rsidP="00E074A7">
      <w:pPr>
        <w:pStyle w:val="ListParagraph"/>
        <w:ind w:left="0"/>
        <w:jc w:val="both"/>
      </w:pPr>
      <w:r w:rsidRPr="00E074A7">
        <w:t xml:space="preserve">В) Авторитарный; </w:t>
      </w:r>
    </w:p>
    <w:p w:rsidR="00AE117E" w:rsidRPr="00E074A7" w:rsidRDefault="00AE117E" w:rsidP="00E074A7">
      <w:pPr>
        <w:pStyle w:val="ListParagraph"/>
        <w:ind w:left="0"/>
        <w:jc w:val="both"/>
      </w:pPr>
      <w:r w:rsidRPr="00E074A7">
        <w:t xml:space="preserve">Г) Либеральный. </w:t>
      </w:r>
    </w:p>
    <w:p w:rsidR="00AE117E" w:rsidRDefault="00AE117E" w:rsidP="00E074A7">
      <w:pPr>
        <w:pStyle w:val="ListParagraph"/>
        <w:ind w:left="0"/>
        <w:jc w:val="both"/>
      </w:pP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38. Какими качествами должен обладать лидер, согласно теории лидерских черт? </w:t>
      </w:r>
    </w:p>
    <w:p w:rsidR="00AE117E" w:rsidRPr="00E074A7" w:rsidRDefault="00AE117E" w:rsidP="00E074A7">
      <w:pPr>
        <w:pStyle w:val="ListParagraph"/>
        <w:ind w:left="0"/>
        <w:jc w:val="both"/>
      </w:pPr>
      <w:r w:rsidRPr="00E074A7">
        <w:t xml:space="preserve">А) Инициативность и уверенность в собственных силах; </w:t>
      </w:r>
    </w:p>
    <w:p w:rsidR="00AE117E" w:rsidRPr="00E074A7" w:rsidRDefault="00AE117E" w:rsidP="00E074A7">
      <w:pPr>
        <w:pStyle w:val="ListParagraph"/>
        <w:ind w:left="0"/>
        <w:jc w:val="both"/>
      </w:pPr>
      <w:r w:rsidRPr="00E074A7">
        <w:t xml:space="preserve">Б) Честность и интеллект; </w:t>
      </w:r>
    </w:p>
    <w:p w:rsidR="00AE117E" w:rsidRPr="00E074A7" w:rsidRDefault="00AE117E" w:rsidP="00E074A7">
      <w:pPr>
        <w:pStyle w:val="ListParagraph"/>
        <w:ind w:left="0"/>
        <w:jc w:val="both"/>
      </w:pPr>
      <w:r w:rsidRPr="00E074A7">
        <w:t xml:space="preserve">В) Все вышеперечисленное; </w:t>
      </w:r>
    </w:p>
    <w:p w:rsidR="00AE117E" w:rsidRPr="00E074A7" w:rsidRDefault="00AE117E" w:rsidP="00E074A7">
      <w:pPr>
        <w:pStyle w:val="ListParagraph"/>
        <w:ind w:left="0"/>
        <w:jc w:val="both"/>
      </w:pPr>
      <w:r w:rsidRPr="00E074A7">
        <w:t xml:space="preserve">Г) Нет однозначного ответа. </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39. Высокая чувствительность, умение лидера получать обратную связь и быстро реагировать на изменения – это … (по Р. Дилтсу):</w:t>
      </w:r>
    </w:p>
    <w:p w:rsidR="00AE117E" w:rsidRPr="00E074A7" w:rsidRDefault="00AE117E" w:rsidP="00E074A7">
      <w:pPr>
        <w:pStyle w:val="ListParagraph"/>
        <w:ind w:left="0"/>
        <w:jc w:val="both"/>
      </w:pPr>
      <w:r w:rsidRPr="00E074A7">
        <w:t>А) распознавание слабых сигналов;</w:t>
      </w:r>
    </w:p>
    <w:p w:rsidR="00AE117E" w:rsidRPr="00E074A7" w:rsidRDefault="00AE117E" w:rsidP="00E074A7">
      <w:pPr>
        <w:pStyle w:val="ListParagraph"/>
        <w:ind w:left="0"/>
        <w:jc w:val="both"/>
      </w:pPr>
      <w:r w:rsidRPr="00E074A7">
        <w:t>Б) мотивация;</w:t>
      </w:r>
    </w:p>
    <w:p w:rsidR="00AE117E" w:rsidRPr="00E074A7" w:rsidRDefault="00AE117E" w:rsidP="00E074A7">
      <w:pPr>
        <w:pStyle w:val="ListParagraph"/>
        <w:ind w:left="0"/>
        <w:jc w:val="both"/>
      </w:pPr>
      <w:r w:rsidRPr="00E074A7">
        <w:t>В) видение;</w:t>
      </w:r>
    </w:p>
    <w:p w:rsidR="00AE117E" w:rsidRPr="00E074A7" w:rsidRDefault="00AE117E" w:rsidP="00E074A7">
      <w:pPr>
        <w:pStyle w:val="ListParagraph"/>
        <w:ind w:left="0"/>
        <w:jc w:val="both"/>
      </w:pPr>
      <w:r w:rsidRPr="00E074A7">
        <w:t>Г) распознавание сильных сигналов.</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40. Настойчивое стремление улучшать производительность ради соответствия внутренним стандартам качества – это … (по Д. Гоулману):</w:t>
      </w:r>
    </w:p>
    <w:p w:rsidR="00AE117E" w:rsidRPr="00E074A7" w:rsidRDefault="00AE117E" w:rsidP="00E074A7">
      <w:pPr>
        <w:pStyle w:val="ListParagraph"/>
        <w:ind w:left="0"/>
        <w:jc w:val="both"/>
      </w:pPr>
      <w:r w:rsidRPr="00E074A7">
        <w:t>А) инициативность;</w:t>
      </w:r>
    </w:p>
    <w:p w:rsidR="00AE117E" w:rsidRPr="00E074A7" w:rsidRDefault="00AE117E" w:rsidP="00E074A7">
      <w:pPr>
        <w:pStyle w:val="ListParagraph"/>
        <w:ind w:left="0"/>
        <w:jc w:val="both"/>
      </w:pPr>
      <w:r w:rsidRPr="00E074A7">
        <w:t>Б) воля к победе;</w:t>
      </w:r>
    </w:p>
    <w:p w:rsidR="00AE117E" w:rsidRPr="00E074A7" w:rsidRDefault="00AE117E" w:rsidP="00E074A7">
      <w:pPr>
        <w:pStyle w:val="ListParagraph"/>
        <w:ind w:left="0"/>
        <w:jc w:val="both"/>
      </w:pPr>
      <w:r w:rsidRPr="00E074A7">
        <w:t>В) открытость;</w:t>
      </w:r>
    </w:p>
    <w:p w:rsidR="00AE117E" w:rsidRPr="00E074A7" w:rsidRDefault="00AE117E" w:rsidP="00E074A7">
      <w:pPr>
        <w:pStyle w:val="ListParagraph"/>
        <w:ind w:left="0"/>
        <w:jc w:val="both"/>
      </w:pPr>
      <w:r w:rsidRPr="00E074A7">
        <w:t>Г) наглость.</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Лекция 5. Понятие команды, типы команд </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41. Команда – это: </w:t>
      </w:r>
    </w:p>
    <w:p w:rsidR="00AE117E" w:rsidRPr="00E074A7" w:rsidRDefault="00AE117E" w:rsidP="00E074A7">
      <w:pPr>
        <w:pStyle w:val="ListParagraph"/>
        <w:ind w:left="0"/>
        <w:jc w:val="both"/>
      </w:pPr>
      <w:r w:rsidRPr="00E074A7">
        <w:t>А) группа сотрудников, стремящихся к достижению целей компании;</w:t>
      </w:r>
    </w:p>
    <w:p w:rsidR="00AE117E" w:rsidRPr="00E074A7" w:rsidRDefault="00AE117E" w:rsidP="00E074A7">
      <w:pPr>
        <w:pStyle w:val="ListParagraph"/>
        <w:ind w:left="0"/>
        <w:jc w:val="both"/>
      </w:pPr>
      <w:r w:rsidRPr="00E074A7">
        <w:t>Б) небольшая группа сотрудников, стремящихся к достижению общей цели;</w:t>
      </w:r>
    </w:p>
    <w:p w:rsidR="00AE117E" w:rsidRPr="00E074A7" w:rsidRDefault="00AE117E" w:rsidP="00E074A7">
      <w:pPr>
        <w:pStyle w:val="ListParagraph"/>
        <w:ind w:left="0"/>
        <w:jc w:val="both"/>
      </w:pPr>
      <w:r w:rsidRPr="00E074A7">
        <w:t>В) группа сотрудников, имеющих общие интересы;</w:t>
      </w:r>
    </w:p>
    <w:p w:rsidR="00AE117E" w:rsidRPr="00E074A7" w:rsidRDefault="00AE117E" w:rsidP="00E074A7">
      <w:pPr>
        <w:pStyle w:val="ListParagraph"/>
        <w:ind w:left="0"/>
        <w:jc w:val="both"/>
      </w:pPr>
      <w:r w:rsidRPr="00E074A7">
        <w:t>Г) группа работников, имеющих общие интересы.</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42. Тип управленческой команды определяется: </w:t>
      </w:r>
    </w:p>
    <w:p w:rsidR="00AE117E" w:rsidRPr="00E074A7" w:rsidRDefault="00AE117E" w:rsidP="00E074A7">
      <w:pPr>
        <w:pStyle w:val="ListParagraph"/>
        <w:ind w:left="0"/>
        <w:jc w:val="both"/>
      </w:pPr>
      <w:r w:rsidRPr="00E074A7">
        <w:t>А) особенностями лидера;</w:t>
      </w:r>
    </w:p>
    <w:p w:rsidR="00AE117E" w:rsidRPr="00E074A7" w:rsidRDefault="00AE117E" w:rsidP="00E074A7">
      <w:pPr>
        <w:pStyle w:val="ListParagraph"/>
        <w:ind w:left="0"/>
        <w:jc w:val="both"/>
      </w:pPr>
      <w:r w:rsidRPr="00E074A7">
        <w:t>Б) культурой группы;</w:t>
      </w:r>
    </w:p>
    <w:p w:rsidR="00AE117E" w:rsidRPr="00E074A7" w:rsidRDefault="00AE117E" w:rsidP="00E074A7">
      <w:pPr>
        <w:pStyle w:val="ListParagraph"/>
        <w:ind w:left="0"/>
        <w:jc w:val="both"/>
      </w:pPr>
      <w:r w:rsidRPr="00E074A7">
        <w:t>В) типом организационной структуры;</w:t>
      </w:r>
    </w:p>
    <w:p w:rsidR="00AE117E" w:rsidRPr="00E074A7" w:rsidRDefault="00AE117E" w:rsidP="00E074A7">
      <w:pPr>
        <w:pStyle w:val="ListParagraph"/>
        <w:ind w:left="0"/>
        <w:jc w:val="both"/>
      </w:pPr>
      <w:r w:rsidRPr="00E074A7">
        <w:t>Г) обычаями группы.</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43. Адаптация – этап развития команды, на котором: </w:t>
      </w:r>
    </w:p>
    <w:p w:rsidR="00AE117E" w:rsidRPr="00E074A7" w:rsidRDefault="00AE117E" w:rsidP="00E074A7">
      <w:pPr>
        <w:pStyle w:val="ListParagraph"/>
        <w:ind w:left="0"/>
        <w:jc w:val="both"/>
      </w:pPr>
      <w:r w:rsidRPr="00E074A7">
        <w:t>А) члены команды обмениваются информацией, знают задачи, не доверяют друг другу;</w:t>
      </w:r>
    </w:p>
    <w:p w:rsidR="00AE117E" w:rsidRPr="00E074A7" w:rsidRDefault="00AE117E" w:rsidP="00E074A7">
      <w:pPr>
        <w:pStyle w:val="ListParagraph"/>
        <w:ind w:left="0"/>
        <w:jc w:val="both"/>
      </w:pPr>
      <w:r w:rsidRPr="00E074A7">
        <w:t>Б) члены команды обмениваются информацией, формируют задачи, отношения вежливые и осторожные;</w:t>
      </w:r>
    </w:p>
    <w:p w:rsidR="00AE117E" w:rsidRPr="00E074A7" w:rsidRDefault="00AE117E" w:rsidP="00E074A7">
      <w:pPr>
        <w:pStyle w:val="ListParagraph"/>
        <w:ind w:left="0"/>
        <w:jc w:val="both"/>
      </w:pPr>
      <w:r w:rsidRPr="00E074A7">
        <w:t>В) члены команды обмениваются информацией, знают свои задачи, доверяют друг другу</w:t>
      </w:r>
    </w:p>
    <w:p w:rsidR="00AE117E" w:rsidRPr="00E074A7" w:rsidRDefault="00AE117E" w:rsidP="00E074A7">
      <w:pPr>
        <w:pStyle w:val="ListParagraph"/>
        <w:ind w:left="0"/>
        <w:jc w:val="both"/>
      </w:pPr>
      <w:r w:rsidRPr="00E074A7">
        <w:t>Г) члены команды обмениваются информацией, знают свои задачи, помогаютдруг другу.</w:t>
      </w:r>
    </w:p>
    <w:p w:rsidR="00AE117E" w:rsidRPr="00E074A7" w:rsidRDefault="00AE117E" w:rsidP="00E074A7">
      <w:pPr>
        <w:pStyle w:val="ListParagraph"/>
        <w:ind w:left="0"/>
        <w:jc w:val="both"/>
      </w:pPr>
      <w:r w:rsidRPr="00E074A7">
        <w:t xml:space="preserve">44. Основным отличием команды от обычной рабочей группы является: </w:t>
      </w:r>
    </w:p>
    <w:p w:rsidR="00AE117E" w:rsidRPr="00E074A7" w:rsidRDefault="00AE117E" w:rsidP="00E074A7">
      <w:pPr>
        <w:pStyle w:val="ListParagraph"/>
        <w:ind w:left="0"/>
        <w:jc w:val="both"/>
      </w:pPr>
      <w:r w:rsidRPr="00E074A7">
        <w:t>А) наличие лидера;</w:t>
      </w:r>
    </w:p>
    <w:p w:rsidR="00AE117E" w:rsidRPr="00E074A7" w:rsidRDefault="00AE117E" w:rsidP="00E074A7">
      <w:pPr>
        <w:pStyle w:val="ListParagraph"/>
        <w:ind w:left="0"/>
        <w:jc w:val="both"/>
      </w:pPr>
      <w:r w:rsidRPr="00E074A7">
        <w:t>Б) размер;</w:t>
      </w:r>
    </w:p>
    <w:p w:rsidR="00AE117E" w:rsidRPr="00E074A7" w:rsidRDefault="00AE117E" w:rsidP="00E074A7">
      <w:pPr>
        <w:pStyle w:val="ListParagraph"/>
        <w:ind w:left="0"/>
        <w:jc w:val="both"/>
      </w:pPr>
      <w:r w:rsidRPr="00E074A7">
        <w:t>В) групповое единомыслие;</w:t>
      </w:r>
    </w:p>
    <w:p w:rsidR="00AE117E" w:rsidRPr="00E074A7" w:rsidRDefault="00AE117E" w:rsidP="00E074A7">
      <w:pPr>
        <w:pStyle w:val="ListParagraph"/>
        <w:ind w:left="0"/>
        <w:jc w:val="both"/>
      </w:pPr>
      <w:r w:rsidRPr="00E074A7">
        <w:t>Г) наличие синергетического эффекта.</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 xml:space="preserve">45. Согласно распределению лидерских полномочий между участниками команды (модель Р.М. Белбина), функциональное назначение переговорщиков составляет … </w:t>
      </w:r>
    </w:p>
    <w:p w:rsidR="00AE117E" w:rsidRPr="00E074A7" w:rsidRDefault="00AE117E" w:rsidP="00E074A7">
      <w:pPr>
        <w:pStyle w:val="ListParagraph"/>
        <w:ind w:left="0"/>
        <w:jc w:val="both"/>
      </w:pPr>
      <w:r w:rsidRPr="00E074A7">
        <w:t xml:space="preserve">А) функция лидерства; </w:t>
      </w:r>
    </w:p>
    <w:p w:rsidR="00AE117E" w:rsidRPr="00E074A7" w:rsidRDefault="00AE117E" w:rsidP="00E074A7">
      <w:pPr>
        <w:pStyle w:val="ListParagraph"/>
        <w:ind w:left="0"/>
        <w:jc w:val="both"/>
      </w:pPr>
      <w:r w:rsidRPr="00E074A7">
        <w:t xml:space="preserve">Б) креативная функция; </w:t>
      </w:r>
    </w:p>
    <w:p w:rsidR="00AE117E" w:rsidRPr="00E074A7" w:rsidRDefault="00AE117E" w:rsidP="00E074A7">
      <w:pPr>
        <w:pStyle w:val="ListParagraph"/>
        <w:ind w:left="0"/>
        <w:jc w:val="both"/>
      </w:pPr>
      <w:r w:rsidRPr="00E074A7">
        <w:t>В) коммуникативная функция ;</w:t>
      </w:r>
    </w:p>
    <w:p w:rsidR="00AE117E" w:rsidRPr="00E074A7" w:rsidRDefault="00AE117E" w:rsidP="00E074A7">
      <w:pPr>
        <w:pStyle w:val="ListParagraph"/>
        <w:ind w:left="0"/>
        <w:jc w:val="both"/>
      </w:pPr>
      <w:r w:rsidRPr="00E074A7">
        <w:t>Г) деятельность по основному бизнес-процессу.</w:t>
      </w:r>
    </w:p>
    <w:p w:rsidR="00AE117E" w:rsidRPr="0064544A" w:rsidRDefault="00AE117E" w:rsidP="00E074A7">
      <w:pPr>
        <w:pStyle w:val="ListParagraph"/>
        <w:ind w:left="0"/>
        <w:jc w:val="both"/>
        <w:rPr>
          <w:i/>
          <w:u w:val="single"/>
        </w:rPr>
      </w:pPr>
      <w:r w:rsidRPr="0064544A">
        <w:rPr>
          <w:i/>
          <w:u w:val="single"/>
        </w:rPr>
        <w:t>Лекция 6. Социально-психологическая структура команды</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46. В качестве больших социальных групп не рассматривают:</w:t>
      </w:r>
    </w:p>
    <w:p w:rsidR="00AE117E" w:rsidRPr="00E074A7" w:rsidRDefault="00AE117E" w:rsidP="00E074A7">
      <w:pPr>
        <w:pStyle w:val="ListParagraph"/>
        <w:ind w:left="0"/>
        <w:jc w:val="both"/>
      </w:pPr>
      <w:r w:rsidRPr="00E074A7">
        <w:t>А) этносы;</w:t>
      </w:r>
    </w:p>
    <w:p w:rsidR="00AE117E" w:rsidRPr="00E074A7" w:rsidRDefault="00AE117E" w:rsidP="00E074A7">
      <w:pPr>
        <w:pStyle w:val="ListParagraph"/>
        <w:ind w:left="0"/>
        <w:jc w:val="both"/>
      </w:pPr>
      <w:r w:rsidRPr="00E074A7">
        <w:t>Б) социальные классы;</w:t>
      </w:r>
    </w:p>
    <w:p w:rsidR="00AE117E" w:rsidRPr="00E074A7" w:rsidRDefault="00AE117E" w:rsidP="00E074A7">
      <w:pPr>
        <w:pStyle w:val="ListParagraph"/>
        <w:ind w:left="0"/>
        <w:jc w:val="both"/>
      </w:pPr>
      <w:r w:rsidRPr="00E074A7">
        <w:t>В) контактные группы;</w:t>
      </w:r>
    </w:p>
    <w:p w:rsidR="00AE117E" w:rsidRPr="00E074A7" w:rsidRDefault="00AE117E" w:rsidP="00E074A7">
      <w:pPr>
        <w:pStyle w:val="ListParagraph"/>
        <w:ind w:left="0"/>
        <w:jc w:val="both"/>
      </w:pPr>
      <w:r w:rsidRPr="00E074A7">
        <w:t>Г) народности.</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47. Автором стратометрической концепции групповой активности является:</w:t>
      </w:r>
    </w:p>
    <w:p w:rsidR="00AE117E" w:rsidRPr="00E074A7" w:rsidRDefault="00AE117E" w:rsidP="00E074A7">
      <w:pPr>
        <w:pStyle w:val="ListParagraph"/>
        <w:ind w:left="0"/>
        <w:jc w:val="both"/>
      </w:pPr>
      <w:r w:rsidRPr="00E074A7">
        <w:t>А) Б.Д. Парыгин;</w:t>
      </w:r>
    </w:p>
    <w:p w:rsidR="00AE117E" w:rsidRPr="00E074A7" w:rsidRDefault="00AE117E" w:rsidP="00E074A7">
      <w:pPr>
        <w:pStyle w:val="ListParagraph"/>
        <w:ind w:left="0"/>
        <w:jc w:val="both"/>
      </w:pPr>
      <w:r w:rsidRPr="00E074A7">
        <w:t>Б) А.Петровский;</w:t>
      </w:r>
    </w:p>
    <w:p w:rsidR="00AE117E" w:rsidRPr="00E074A7" w:rsidRDefault="00AE117E" w:rsidP="00E074A7">
      <w:pPr>
        <w:pStyle w:val="ListParagraph"/>
        <w:ind w:left="0"/>
        <w:jc w:val="both"/>
      </w:pPr>
      <w:r w:rsidRPr="00E074A7">
        <w:t>В) Л.И.Уманский;</w:t>
      </w:r>
    </w:p>
    <w:p w:rsidR="00AE117E" w:rsidRPr="00E074A7" w:rsidRDefault="00AE117E" w:rsidP="00E074A7">
      <w:pPr>
        <w:pStyle w:val="ListParagraph"/>
        <w:ind w:left="0"/>
        <w:jc w:val="both"/>
      </w:pPr>
      <w:r w:rsidRPr="00E074A7">
        <w:t>Г) А. Файоль.</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48. Высшая форма объединения людей, создающая наиболее благоприятные условия для совместной деятельности, это:</w:t>
      </w:r>
    </w:p>
    <w:p w:rsidR="00AE117E" w:rsidRPr="00E074A7" w:rsidRDefault="00AE117E" w:rsidP="00E074A7">
      <w:pPr>
        <w:pStyle w:val="ListParagraph"/>
        <w:ind w:left="0"/>
        <w:jc w:val="both"/>
      </w:pPr>
      <w:r w:rsidRPr="00E074A7">
        <w:t>А) ассоциация;</w:t>
      </w:r>
    </w:p>
    <w:p w:rsidR="00AE117E" w:rsidRPr="00E074A7" w:rsidRDefault="00AE117E" w:rsidP="00E074A7">
      <w:pPr>
        <w:pStyle w:val="ListParagraph"/>
        <w:ind w:left="0"/>
        <w:jc w:val="both"/>
      </w:pPr>
      <w:r w:rsidRPr="00E074A7">
        <w:t>Б) коллектив;</w:t>
      </w:r>
    </w:p>
    <w:p w:rsidR="00AE117E" w:rsidRPr="00E074A7" w:rsidRDefault="00AE117E" w:rsidP="00E074A7">
      <w:pPr>
        <w:pStyle w:val="ListParagraph"/>
        <w:ind w:left="0"/>
        <w:jc w:val="both"/>
      </w:pPr>
      <w:r w:rsidRPr="00E074A7">
        <w:t>В) корпорация</w:t>
      </w:r>
    </w:p>
    <w:p w:rsidR="00AE117E" w:rsidRPr="00E074A7" w:rsidRDefault="00AE117E" w:rsidP="00E074A7">
      <w:pPr>
        <w:pStyle w:val="ListParagraph"/>
        <w:ind w:left="0"/>
        <w:jc w:val="both"/>
      </w:pPr>
      <w:r w:rsidRPr="00E074A7">
        <w:t>Г) отряд.</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49. Группы, на которые ориентируются люди в своих интересах, симпатиях и антипатиях называются:</w:t>
      </w:r>
    </w:p>
    <w:p w:rsidR="00AE117E" w:rsidRPr="00E074A7" w:rsidRDefault="00AE117E" w:rsidP="00E074A7">
      <w:pPr>
        <w:pStyle w:val="ListParagraph"/>
        <w:ind w:left="0"/>
        <w:jc w:val="both"/>
      </w:pPr>
      <w:r w:rsidRPr="00E074A7">
        <w:t>А) референтными;</w:t>
      </w:r>
    </w:p>
    <w:p w:rsidR="00AE117E" w:rsidRPr="00E074A7" w:rsidRDefault="00AE117E" w:rsidP="00E074A7">
      <w:pPr>
        <w:pStyle w:val="ListParagraph"/>
        <w:ind w:left="0"/>
        <w:jc w:val="both"/>
      </w:pPr>
      <w:r w:rsidRPr="00E074A7">
        <w:t>Б) формальными;</w:t>
      </w:r>
    </w:p>
    <w:p w:rsidR="00AE117E" w:rsidRPr="00E074A7" w:rsidRDefault="00AE117E" w:rsidP="00E074A7">
      <w:pPr>
        <w:pStyle w:val="ListParagraph"/>
        <w:ind w:left="0"/>
        <w:jc w:val="both"/>
      </w:pPr>
      <w:r w:rsidRPr="00E074A7">
        <w:t>В) условными;</w:t>
      </w:r>
    </w:p>
    <w:p w:rsidR="00AE117E" w:rsidRPr="00E074A7" w:rsidRDefault="00AE117E" w:rsidP="00E074A7">
      <w:pPr>
        <w:pStyle w:val="ListParagraph"/>
        <w:ind w:left="0"/>
        <w:jc w:val="both"/>
      </w:pPr>
      <w:r w:rsidRPr="00E074A7">
        <w:t>Г) репрезентативными.</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50. Конкретные группы, в которых личность приобщается к системам норм и ценностей, трансляторы социального опыта называются:</w:t>
      </w:r>
    </w:p>
    <w:p w:rsidR="00AE117E" w:rsidRPr="00E074A7" w:rsidRDefault="00AE117E" w:rsidP="00E074A7">
      <w:pPr>
        <w:pStyle w:val="ListParagraph"/>
        <w:ind w:left="0"/>
        <w:jc w:val="both"/>
      </w:pPr>
      <w:r w:rsidRPr="00E074A7">
        <w:t>А) факторами социализации;</w:t>
      </w:r>
    </w:p>
    <w:p w:rsidR="00AE117E" w:rsidRPr="00E074A7" w:rsidRDefault="00AE117E" w:rsidP="00E074A7">
      <w:pPr>
        <w:pStyle w:val="ListParagraph"/>
        <w:ind w:left="0"/>
        <w:jc w:val="both"/>
      </w:pPr>
      <w:r w:rsidRPr="00E074A7">
        <w:t>Б) группами социализации;</w:t>
      </w:r>
    </w:p>
    <w:p w:rsidR="00AE117E" w:rsidRPr="00E074A7" w:rsidRDefault="00AE117E" w:rsidP="00E074A7">
      <w:pPr>
        <w:pStyle w:val="ListParagraph"/>
        <w:ind w:left="0"/>
        <w:jc w:val="both"/>
      </w:pPr>
      <w:r w:rsidRPr="00E074A7">
        <w:t>В) институтами социализации;</w:t>
      </w:r>
    </w:p>
    <w:p w:rsidR="00AE117E" w:rsidRPr="00E074A7" w:rsidRDefault="00AE117E" w:rsidP="00E074A7">
      <w:pPr>
        <w:pStyle w:val="ListParagraph"/>
        <w:ind w:left="0"/>
        <w:jc w:val="both"/>
      </w:pPr>
      <w:r w:rsidRPr="00E074A7">
        <w:t>Г) моделями социализации.</w:t>
      </w:r>
    </w:p>
    <w:p w:rsidR="00AE117E" w:rsidRPr="00E074A7" w:rsidRDefault="00AE117E" w:rsidP="00E074A7">
      <w:pPr>
        <w:pStyle w:val="ListParagraph"/>
        <w:ind w:left="0"/>
        <w:jc w:val="both"/>
      </w:pPr>
    </w:p>
    <w:p w:rsidR="00AE117E" w:rsidRPr="0064544A" w:rsidRDefault="00AE117E" w:rsidP="00E074A7">
      <w:pPr>
        <w:pStyle w:val="ListParagraph"/>
        <w:ind w:left="0"/>
        <w:jc w:val="both"/>
        <w:rPr>
          <w:i/>
          <w:u w:val="single"/>
        </w:rPr>
      </w:pPr>
      <w:r w:rsidRPr="0064544A">
        <w:rPr>
          <w:i/>
          <w:u w:val="single"/>
        </w:rPr>
        <w:t>Лекция 7. Формирование эффективных команд</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51. Существуют следующие типы командной деятельности:</w:t>
      </w:r>
    </w:p>
    <w:p w:rsidR="00AE117E" w:rsidRPr="00E074A7" w:rsidRDefault="00AE117E" w:rsidP="00E074A7">
      <w:pPr>
        <w:pStyle w:val="ListParagraph"/>
        <w:ind w:left="0"/>
        <w:jc w:val="both"/>
      </w:pPr>
      <w:r w:rsidRPr="00E074A7">
        <w:t>А) управление;</w:t>
      </w:r>
    </w:p>
    <w:p w:rsidR="00AE117E" w:rsidRPr="00E074A7" w:rsidRDefault="00AE117E" w:rsidP="00E074A7">
      <w:pPr>
        <w:pStyle w:val="ListParagraph"/>
        <w:ind w:left="0"/>
        <w:jc w:val="both"/>
      </w:pPr>
      <w:r w:rsidRPr="00E074A7">
        <w:t>Б) контроль;</w:t>
      </w:r>
    </w:p>
    <w:p w:rsidR="00AE117E" w:rsidRPr="00E074A7" w:rsidRDefault="00AE117E" w:rsidP="00E074A7">
      <w:pPr>
        <w:pStyle w:val="ListParagraph"/>
        <w:ind w:left="0"/>
        <w:jc w:val="both"/>
      </w:pPr>
      <w:r w:rsidRPr="00E074A7">
        <w:t>В) проект;</w:t>
      </w:r>
    </w:p>
    <w:p w:rsidR="00AE117E" w:rsidRPr="00E074A7" w:rsidRDefault="00AE117E" w:rsidP="00E074A7">
      <w:pPr>
        <w:pStyle w:val="ListParagraph"/>
        <w:ind w:left="0"/>
        <w:jc w:val="both"/>
      </w:pPr>
      <w:r w:rsidRPr="00E074A7">
        <w:t>Г) экспертиза;</w:t>
      </w:r>
    </w:p>
    <w:p w:rsidR="00AE117E" w:rsidRPr="00E074A7" w:rsidRDefault="00AE117E" w:rsidP="00E074A7">
      <w:pPr>
        <w:pStyle w:val="ListParagraph"/>
        <w:ind w:left="0"/>
        <w:jc w:val="both"/>
      </w:pPr>
      <w:r w:rsidRPr="00E074A7">
        <w:t>Д) оформление документов;</w:t>
      </w:r>
    </w:p>
    <w:p w:rsidR="00AE117E" w:rsidRPr="00E074A7" w:rsidRDefault="00AE117E" w:rsidP="00E074A7">
      <w:pPr>
        <w:pStyle w:val="ListParagraph"/>
        <w:ind w:left="0"/>
        <w:jc w:val="both"/>
      </w:pPr>
      <w:r w:rsidRPr="00E074A7">
        <w:t>Е) поиск в Internet.</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52. При формировании команды важно учитывать:</w:t>
      </w:r>
    </w:p>
    <w:p w:rsidR="00AE117E" w:rsidRPr="00E074A7" w:rsidRDefault="00AE117E" w:rsidP="00E074A7">
      <w:pPr>
        <w:pStyle w:val="ListParagraph"/>
        <w:ind w:left="0"/>
        <w:jc w:val="both"/>
      </w:pPr>
      <w:r w:rsidRPr="00E074A7">
        <w:t>А) распределение ролей;</w:t>
      </w:r>
    </w:p>
    <w:p w:rsidR="00AE117E" w:rsidRPr="00E074A7" w:rsidRDefault="00AE117E" w:rsidP="00E074A7">
      <w:pPr>
        <w:pStyle w:val="ListParagraph"/>
        <w:ind w:left="0"/>
        <w:jc w:val="both"/>
      </w:pPr>
      <w:r w:rsidRPr="00E074A7">
        <w:t>Б) распределение льгот;</w:t>
      </w:r>
    </w:p>
    <w:p w:rsidR="00AE117E" w:rsidRPr="00E074A7" w:rsidRDefault="00AE117E" w:rsidP="00E074A7">
      <w:pPr>
        <w:pStyle w:val="ListParagraph"/>
        <w:ind w:left="0"/>
        <w:jc w:val="both"/>
      </w:pPr>
      <w:r w:rsidRPr="00E074A7">
        <w:t>В) распределение ответственности;</w:t>
      </w:r>
    </w:p>
    <w:p w:rsidR="00AE117E" w:rsidRPr="00E074A7" w:rsidRDefault="00AE117E" w:rsidP="00E074A7">
      <w:pPr>
        <w:pStyle w:val="ListParagraph"/>
        <w:ind w:left="0"/>
        <w:jc w:val="both"/>
      </w:pPr>
      <w:r w:rsidRPr="00E074A7">
        <w:t>Г) семейное положение;</w:t>
      </w:r>
    </w:p>
    <w:p w:rsidR="00AE117E" w:rsidRPr="00E074A7" w:rsidRDefault="00AE117E" w:rsidP="00E074A7">
      <w:pPr>
        <w:pStyle w:val="ListParagraph"/>
        <w:ind w:left="0"/>
        <w:jc w:val="both"/>
      </w:pPr>
      <w:r w:rsidRPr="00E074A7">
        <w:t>Д) гастрономические пристрастися.</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53. Команда строится на принципах:</w:t>
      </w:r>
    </w:p>
    <w:p w:rsidR="00AE117E" w:rsidRPr="00E074A7" w:rsidRDefault="00AE117E" w:rsidP="00E074A7">
      <w:pPr>
        <w:pStyle w:val="ListParagraph"/>
        <w:ind w:left="0"/>
        <w:jc w:val="both"/>
      </w:pPr>
      <w:r w:rsidRPr="00E074A7">
        <w:t>А) доверия;</w:t>
      </w:r>
    </w:p>
    <w:p w:rsidR="00AE117E" w:rsidRPr="00E074A7" w:rsidRDefault="00AE117E" w:rsidP="00E074A7">
      <w:pPr>
        <w:pStyle w:val="ListParagraph"/>
        <w:ind w:left="0"/>
        <w:jc w:val="both"/>
      </w:pPr>
      <w:r w:rsidRPr="00E074A7">
        <w:t>Б) равноправия;</w:t>
      </w:r>
    </w:p>
    <w:p w:rsidR="00AE117E" w:rsidRPr="00E074A7" w:rsidRDefault="00AE117E" w:rsidP="00E074A7">
      <w:pPr>
        <w:pStyle w:val="ListParagraph"/>
        <w:ind w:left="0"/>
        <w:jc w:val="both"/>
      </w:pPr>
      <w:r w:rsidRPr="00E074A7">
        <w:t>В) самодостаточности;</w:t>
      </w:r>
    </w:p>
    <w:p w:rsidR="00AE117E" w:rsidRPr="00E074A7" w:rsidRDefault="00AE117E" w:rsidP="00E074A7">
      <w:pPr>
        <w:pStyle w:val="ListParagraph"/>
        <w:ind w:left="0"/>
        <w:jc w:val="both"/>
      </w:pPr>
      <w:r w:rsidRPr="00E074A7">
        <w:t>Г) дополнения;</w:t>
      </w:r>
    </w:p>
    <w:p w:rsidR="00AE117E" w:rsidRPr="00E074A7" w:rsidRDefault="00AE117E" w:rsidP="00E074A7">
      <w:pPr>
        <w:pStyle w:val="ListParagraph"/>
        <w:ind w:left="0"/>
        <w:jc w:val="both"/>
      </w:pPr>
      <w:r w:rsidRPr="00E074A7">
        <w:t>Д) взаимопомощи.</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54. После прохождения испытательного срока лидеру-руководителю необходимо оценить:</w:t>
      </w:r>
    </w:p>
    <w:p w:rsidR="00AE117E" w:rsidRPr="00E074A7" w:rsidRDefault="00AE117E" w:rsidP="00E074A7">
      <w:pPr>
        <w:pStyle w:val="ListParagraph"/>
        <w:ind w:left="0"/>
        <w:jc w:val="both"/>
      </w:pPr>
      <w:r w:rsidRPr="00E074A7">
        <w:t>А) взаимодействие с колективом;</w:t>
      </w:r>
    </w:p>
    <w:p w:rsidR="00AE117E" w:rsidRPr="00E074A7" w:rsidRDefault="00AE117E" w:rsidP="00E074A7">
      <w:pPr>
        <w:pStyle w:val="ListParagraph"/>
        <w:ind w:left="0"/>
        <w:jc w:val="both"/>
      </w:pPr>
      <w:r w:rsidRPr="00E074A7">
        <w:t>Б) усвоение норм и правил деятельности;</w:t>
      </w:r>
    </w:p>
    <w:p w:rsidR="00AE117E" w:rsidRPr="00E074A7" w:rsidRDefault="00AE117E" w:rsidP="00E074A7">
      <w:pPr>
        <w:pStyle w:val="ListParagraph"/>
        <w:ind w:left="0"/>
        <w:jc w:val="both"/>
      </w:pPr>
      <w:r w:rsidRPr="00E074A7">
        <w:t>В) усвоение знаний и учений;</w:t>
      </w:r>
    </w:p>
    <w:p w:rsidR="00AE117E" w:rsidRPr="00E074A7" w:rsidRDefault="00AE117E" w:rsidP="00E074A7">
      <w:pPr>
        <w:pStyle w:val="ListParagraph"/>
        <w:ind w:left="0"/>
        <w:jc w:val="both"/>
      </w:pPr>
      <w:r w:rsidRPr="00E074A7">
        <w:t>Г) амбициозность;</w:t>
      </w:r>
    </w:p>
    <w:p w:rsidR="00AE117E" w:rsidRPr="00E074A7" w:rsidRDefault="00AE117E" w:rsidP="00E074A7">
      <w:pPr>
        <w:pStyle w:val="ListParagraph"/>
        <w:ind w:left="0"/>
        <w:jc w:val="both"/>
      </w:pPr>
      <w:r w:rsidRPr="00E074A7">
        <w:t>Д) независимость.</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55. Для оценки и отбора кандидатов на вакантную должность в эффективную команду в организации используются следующие методы:</w:t>
      </w:r>
    </w:p>
    <w:p w:rsidR="00AE117E" w:rsidRPr="00E074A7" w:rsidRDefault="00AE117E" w:rsidP="00E074A7">
      <w:pPr>
        <w:pStyle w:val="ListParagraph"/>
        <w:ind w:left="0"/>
        <w:jc w:val="both"/>
      </w:pPr>
      <w:r w:rsidRPr="00E074A7">
        <w:t>А) анализ профессионального резюме;</w:t>
      </w:r>
    </w:p>
    <w:p w:rsidR="00AE117E" w:rsidRPr="00E074A7" w:rsidRDefault="00AE117E" w:rsidP="00E074A7">
      <w:pPr>
        <w:pStyle w:val="ListParagraph"/>
        <w:ind w:left="0"/>
        <w:jc w:val="both"/>
      </w:pPr>
      <w:r w:rsidRPr="00E074A7">
        <w:t>Б) проверка жилищных условий;</w:t>
      </w:r>
    </w:p>
    <w:p w:rsidR="00AE117E" w:rsidRPr="00E074A7" w:rsidRDefault="00AE117E" w:rsidP="00E074A7">
      <w:pPr>
        <w:pStyle w:val="ListParagraph"/>
        <w:ind w:left="0"/>
        <w:jc w:val="both"/>
      </w:pPr>
      <w:r w:rsidRPr="00E074A7">
        <w:t>В) интервью;</w:t>
      </w:r>
    </w:p>
    <w:p w:rsidR="00AE117E" w:rsidRPr="00E074A7" w:rsidRDefault="00AE117E" w:rsidP="00E074A7">
      <w:pPr>
        <w:pStyle w:val="ListParagraph"/>
        <w:ind w:left="0"/>
        <w:jc w:val="both"/>
      </w:pPr>
      <w:r w:rsidRPr="00E074A7">
        <w:t>Г) психологическое тестирование;</w:t>
      </w:r>
    </w:p>
    <w:p w:rsidR="00AE117E" w:rsidRPr="00E074A7" w:rsidRDefault="00AE117E" w:rsidP="00E074A7">
      <w:pPr>
        <w:pStyle w:val="ListParagraph"/>
        <w:ind w:left="0"/>
        <w:jc w:val="both"/>
      </w:pPr>
      <w:r w:rsidRPr="00E074A7">
        <w:t>Д) профессиональное тестирование;</w:t>
      </w:r>
    </w:p>
    <w:p w:rsidR="00AE117E" w:rsidRPr="00E074A7" w:rsidRDefault="00AE117E" w:rsidP="00E074A7">
      <w:pPr>
        <w:pStyle w:val="ListParagraph"/>
        <w:ind w:left="0"/>
        <w:jc w:val="both"/>
      </w:pPr>
    </w:p>
    <w:p w:rsidR="00AE117E" w:rsidRPr="0064544A" w:rsidRDefault="00AE117E" w:rsidP="00E074A7">
      <w:pPr>
        <w:pStyle w:val="ListParagraph"/>
        <w:ind w:left="0"/>
        <w:jc w:val="both"/>
        <w:rPr>
          <w:i/>
          <w:u w:val="single"/>
        </w:rPr>
      </w:pPr>
      <w:r w:rsidRPr="0064544A">
        <w:rPr>
          <w:i/>
          <w:u w:val="single"/>
        </w:rPr>
        <w:t>Лекция 8. Управление деятельностью команды</w:t>
      </w:r>
    </w:p>
    <w:p w:rsidR="00AE117E" w:rsidRPr="0064544A" w:rsidRDefault="00AE117E" w:rsidP="0064544A">
      <w:pPr>
        <w:pStyle w:val="ListParagraph"/>
        <w:spacing w:line="120" w:lineRule="auto"/>
        <w:ind w:left="0"/>
        <w:jc w:val="both"/>
        <w:rPr>
          <w:i/>
          <w:u w:val="single"/>
        </w:rPr>
      </w:pPr>
    </w:p>
    <w:p w:rsidR="00AE117E" w:rsidRPr="00E074A7" w:rsidRDefault="00AE117E" w:rsidP="00E074A7">
      <w:pPr>
        <w:pStyle w:val="ListParagraph"/>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AE117E" w:rsidRPr="00E074A7" w:rsidRDefault="00AE117E" w:rsidP="00E074A7">
      <w:pPr>
        <w:pStyle w:val="ListParagraph"/>
        <w:ind w:left="0"/>
        <w:jc w:val="both"/>
      </w:pPr>
      <w:r w:rsidRPr="00E074A7">
        <w:t xml:space="preserve">А) линейные руководители; </w:t>
      </w:r>
    </w:p>
    <w:p w:rsidR="00AE117E" w:rsidRPr="00E074A7" w:rsidRDefault="00AE117E" w:rsidP="00E074A7">
      <w:pPr>
        <w:pStyle w:val="ListParagraph"/>
        <w:ind w:left="0"/>
        <w:jc w:val="both"/>
      </w:pPr>
      <w:r w:rsidRPr="00E074A7">
        <w:t>Б) функциональные руководители;</w:t>
      </w:r>
    </w:p>
    <w:p w:rsidR="00AE117E" w:rsidRPr="00E074A7" w:rsidRDefault="00AE117E" w:rsidP="00E074A7">
      <w:pPr>
        <w:pStyle w:val="ListParagraph"/>
        <w:ind w:left="0"/>
        <w:jc w:val="both"/>
      </w:pPr>
      <w:r w:rsidRPr="00E074A7">
        <w:t>В) специалисты;</w:t>
      </w:r>
    </w:p>
    <w:p w:rsidR="00AE117E" w:rsidRPr="00E074A7" w:rsidRDefault="00AE117E" w:rsidP="00E074A7">
      <w:pPr>
        <w:pStyle w:val="ListParagraph"/>
        <w:ind w:left="0"/>
        <w:jc w:val="both"/>
      </w:pPr>
      <w:r w:rsidRPr="00E074A7">
        <w:t xml:space="preserve">Г) производственный персонал. </w:t>
      </w:r>
    </w:p>
    <w:p w:rsidR="00AE117E" w:rsidRPr="00E074A7" w:rsidRDefault="00AE117E" w:rsidP="0064544A">
      <w:pPr>
        <w:pStyle w:val="ListParagraph"/>
        <w:spacing w:line="120" w:lineRule="auto"/>
        <w:ind w:left="0"/>
        <w:jc w:val="both"/>
      </w:pPr>
    </w:p>
    <w:p w:rsidR="00AE117E" w:rsidRPr="00E074A7" w:rsidRDefault="00AE117E" w:rsidP="00E074A7">
      <w:pPr>
        <w:pStyle w:val="ListParagraph"/>
        <w:ind w:left="0"/>
        <w:jc w:val="both"/>
      </w:pPr>
      <w:r w:rsidRPr="00E074A7">
        <w:t>57. Штатная структура персонала  в команде (организации) – это:</w:t>
      </w:r>
    </w:p>
    <w:p w:rsidR="00AE117E" w:rsidRPr="00E074A7" w:rsidRDefault="00AE117E" w:rsidP="00E074A7">
      <w:pPr>
        <w:pStyle w:val="ListParagraph"/>
        <w:ind w:left="0"/>
        <w:jc w:val="both"/>
      </w:pPr>
      <w:r w:rsidRPr="00E074A7">
        <w:t>А) состав и распределение творческих, коммуникативных и поведенческих ролей между отдельными работниками;</w:t>
      </w:r>
    </w:p>
    <w:p w:rsidR="00AE117E" w:rsidRPr="00E074A7" w:rsidRDefault="00AE117E" w:rsidP="00E074A7">
      <w:pPr>
        <w:pStyle w:val="ListParagraph"/>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AE117E" w:rsidRPr="00E074A7" w:rsidRDefault="00AE117E" w:rsidP="00E074A7">
      <w:pPr>
        <w:pStyle w:val="ListParagraph"/>
        <w:ind w:left="0"/>
        <w:jc w:val="both"/>
      </w:pPr>
      <w:r w:rsidRPr="00E074A7">
        <w:t xml:space="preserve">В) количественно-професийний состав персонала, размеры оплаты труда и фонд заработной платы работников; </w:t>
      </w:r>
    </w:p>
    <w:p w:rsidR="00AE117E" w:rsidRPr="00E074A7" w:rsidRDefault="00AE117E" w:rsidP="00E074A7">
      <w:pPr>
        <w:pStyle w:val="ListParagraph"/>
        <w:ind w:left="0"/>
        <w:jc w:val="both"/>
      </w:pPr>
      <w:r w:rsidRPr="00E074A7">
        <w:t>Г) классификация работников в зависимости от выполняемых функций.</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AE117E" w:rsidRPr="00E074A7" w:rsidRDefault="00AE117E" w:rsidP="00E074A7">
      <w:pPr>
        <w:pStyle w:val="ListParagraph"/>
        <w:ind w:left="0"/>
        <w:jc w:val="both"/>
      </w:pPr>
      <w:r w:rsidRPr="00E074A7">
        <w:t>А) личностная;</w:t>
      </w:r>
    </w:p>
    <w:p w:rsidR="00AE117E" w:rsidRPr="00E074A7" w:rsidRDefault="00AE117E" w:rsidP="00E074A7">
      <w:pPr>
        <w:pStyle w:val="ListParagraph"/>
        <w:ind w:left="0"/>
        <w:jc w:val="both"/>
      </w:pPr>
      <w:r w:rsidRPr="00E074A7">
        <w:t>Б) социальная;</w:t>
      </w:r>
    </w:p>
    <w:p w:rsidR="00AE117E" w:rsidRPr="00E074A7" w:rsidRDefault="00AE117E" w:rsidP="00E074A7">
      <w:pPr>
        <w:pStyle w:val="ListParagraph"/>
        <w:ind w:left="0"/>
        <w:jc w:val="both"/>
      </w:pPr>
      <w:r w:rsidRPr="00E074A7">
        <w:t xml:space="preserve">В) адаптационная; </w:t>
      </w:r>
    </w:p>
    <w:p w:rsidR="00AE117E" w:rsidRPr="00E074A7" w:rsidRDefault="00AE117E" w:rsidP="00E074A7">
      <w:pPr>
        <w:pStyle w:val="ListParagraph"/>
        <w:ind w:left="0"/>
        <w:jc w:val="both"/>
      </w:pPr>
      <w:r w:rsidRPr="00E074A7">
        <w:t>Г) культурная.</w:t>
      </w:r>
    </w:p>
    <w:p w:rsidR="00AE117E" w:rsidRPr="00E074A7" w:rsidRDefault="00AE117E" w:rsidP="0064544A">
      <w:pPr>
        <w:pStyle w:val="ListParagraph"/>
        <w:spacing w:line="120" w:lineRule="auto"/>
        <w:ind w:left="0"/>
        <w:jc w:val="both"/>
      </w:pPr>
    </w:p>
    <w:p w:rsidR="00AE117E" w:rsidRPr="00E074A7" w:rsidRDefault="00AE117E" w:rsidP="00E074A7">
      <w:pPr>
        <w:pStyle w:val="ListParagraph"/>
        <w:ind w:left="0"/>
        <w:jc w:val="both"/>
      </w:pPr>
      <w:r w:rsidRPr="00E074A7">
        <w:t>59. При отборе работников на вакантную должность в команду (организацию) целесообразно:</w:t>
      </w:r>
    </w:p>
    <w:p w:rsidR="00AE117E" w:rsidRPr="00E074A7" w:rsidRDefault="00AE117E" w:rsidP="00E074A7">
      <w:pPr>
        <w:pStyle w:val="ListParagraph"/>
        <w:ind w:left="0"/>
        <w:jc w:val="both"/>
      </w:pPr>
      <w:r w:rsidRPr="00E074A7">
        <w:t>А) приглашать всех кандидатов на собеседование одновременно;</w:t>
      </w:r>
    </w:p>
    <w:p w:rsidR="00AE117E" w:rsidRPr="00E074A7" w:rsidRDefault="00AE117E" w:rsidP="00E074A7">
      <w:pPr>
        <w:pStyle w:val="ListParagraph"/>
        <w:ind w:left="0"/>
        <w:jc w:val="both"/>
      </w:pPr>
      <w:r w:rsidRPr="00E074A7">
        <w:t>Б) проводить собеседование отдельно с каждым кандидатом;</w:t>
      </w:r>
    </w:p>
    <w:p w:rsidR="00AE117E" w:rsidRPr="00E074A7" w:rsidRDefault="00AE117E" w:rsidP="00E074A7">
      <w:pPr>
        <w:pStyle w:val="ListParagraph"/>
        <w:ind w:left="0"/>
        <w:jc w:val="both"/>
      </w:pPr>
      <w:r w:rsidRPr="00E074A7">
        <w:t>В) игнорировать вопросы кандидатов о предстоящей работе;</w:t>
      </w:r>
    </w:p>
    <w:p w:rsidR="00AE117E" w:rsidRPr="00E074A7" w:rsidRDefault="00AE117E" w:rsidP="00E074A7">
      <w:pPr>
        <w:pStyle w:val="ListParagraph"/>
        <w:ind w:left="0"/>
        <w:jc w:val="both"/>
      </w:pPr>
      <w:r w:rsidRPr="00E074A7">
        <w:t>Г) подробно расспросить кандидата об опыте предыдущей работы;</w:t>
      </w:r>
    </w:p>
    <w:p w:rsidR="00AE117E" w:rsidRPr="00E074A7" w:rsidRDefault="00AE117E" w:rsidP="00E074A7">
      <w:pPr>
        <w:pStyle w:val="ListParagraph"/>
        <w:ind w:left="0"/>
        <w:jc w:val="both"/>
      </w:pPr>
      <w:r w:rsidRPr="00E074A7">
        <w:t>Д) прояснить профессиональные цели и ожидания кандидата.</w:t>
      </w:r>
    </w:p>
    <w:p w:rsidR="00AE117E" w:rsidRPr="00E074A7" w:rsidRDefault="00AE117E" w:rsidP="00E074A7">
      <w:pPr>
        <w:pStyle w:val="ListParagraph"/>
        <w:ind w:left="0"/>
        <w:jc w:val="both"/>
      </w:pPr>
      <w:r w:rsidRPr="00E074A7">
        <w:t>60. Источником возникновения рабочего места  в команде (организации) могут быть:</w:t>
      </w:r>
    </w:p>
    <w:p w:rsidR="00AE117E" w:rsidRPr="00E074A7" w:rsidRDefault="00AE117E" w:rsidP="00E074A7">
      <w:pPr>
        <w:pStyle w:val="ListParagraph"/>
        <w:ind w:left="0"/>
        <w:jc w:val="both"/>
      </w:pPr>
      <w:r w:rsidRPr="00E074A7">
        <w:t>А) заявка линейного руководителя;</w:t>
      </w:r>
    </w:p>
    <w:p w:rsidR="00AE117E" w:rsidRPr="00E074A7" w:rsidRDefault="00AE117E" w:rsidP="00E074A7">
      <w:pPr>
        <w:pStyle w:val="ListParagraph"/>
        <w:ind w:left="0"/>
        <w:jc w:val="both"/>
      </w:pPr>
      <w:r w:rsidRPr="00E074A7">
        <w:t>Б) выбытие сотрудника;</w:t>
      </w:r>
    </w:p>
    <w:p w:rsidR="00AE117E" w:rsidRPr="00E074A7" w:rsidRDefault="00AE117E" w:rsidP="00E074A7">
      <w:pPr>
        <w:pStyle w:val="ListParagraph"/>
        <w:ind w:left="0"/>
        <w:jc w:val="both"/>
      </w:pPr>
      <w:r w:rsidRPr="00E074A7">
        <w:t>В) расширение бизнеса;</w:t>
      </w:r>
    </w:p>
    <w:p w:rsidR="00AE117E" w:rsidRPr="00E074A7" w:rsidRDefault="00AE117E" w:rsidP="00E074A7">
      <w:pPr>
        <w:pStyle w:val="ListParagraph"/>
        <w:ind w:left="0"/>
        <w:jc w:val="both"/>
      </w:pPr>
      <w:r w:rsidRPr="00E074A7">
        <w:t>Г) подстраховка деятельности;</w:t>
      </w:r>
    </w:p>
    <w:p w:rsidR="00AE117E" w:rsidRPr="00E074A7" w:rsidRDefault="00AE117E" w:rsidP="00E074A7">
      <w:pPr>
        <w:pStyle w:val="ListParagraph"/>
        <w:ind w:left="0"/>
        <w:jc w:val="both"/>
      </w:pPr>
      <w:r w:rsidRPr="00E074A7">
        <w:t>Д) излишек материальных ресурсов.</w:t>
      </w:r>
    </w:p>
    <w:p w:rsidR="00AE117E" w:rsidRPr="00E074A7" w:rsidRDefault="00AE117E" w:rsidP="00E074A7">
      <w:pPr>
        <w:pStyle w:val="ListParagraph"/>
        <w:ind w:left="0"/>
        <w:jc w:val="both"/>
      </w:pPr>
    </w:p>
    <w:p w:rsidR="00AE117E" w:rsidRPr="0064544A" w:rsidRDefault="00AE117E" w:rsidP="00E074A7">
      <w:pPr>
        <w:pStyle w:val="ListParagraph"/>
        <w:ind w:left="0"/>
        <w:jc w:val="both"/>
        <w:rPr>
          <w:i/>
          <w:u w:val="single"/>
        </w:rPr>
      </w:pPr>
      <w:r w:rsidRPr="0064544A">
        <w:rPr>
          <w:i/>
          <w:u w:val="single"/>
        </w:rPr>
        <w:t>Лекция 9. Проблемы управления коллективом</w:t>
      </w:r>
    </w:p>
    <w:p w:rsidR="00AE117E" w:rsidRPr="0064544A" w:rsidRDefault="00AE117E" w:rsidP="0064544A">
      <w:pPr>
        <w:pStyle w:val="ListParagraph"/>
        <w:spacing w:line="120" w:lineRule="auto"/>
        <w:ind w:left="0"/>
        <w:jc w:val="both"/>
        <w:rPr>
          <w:i/>
          <w:u w:val="single"/>
        </w:rPr>
      </w:pPr>
    </w:p>
    <w:p w:rsidR="00AE117E" w:rsidRPr="00E074A7" w:rsidRDefault="00AE117E" w:rsidP="00E074A7">
      <w:pPr>
        <w:pStyle w:val="ListParagraph"/>
        <w:ind w:left="0"/>
        <w:jc w:val="both"/>
      </w:pPr>
      <w:r w:rsidRPr="00E074A7">
        <w:t>61. Формула конфликта выглядит так: «конфликт = конфликтная ситуация +…»:</w:t>
      </w:r>
    </w:p>
    <w:p w:rsidR="00AE117E" w:rsidRPr="00E074A7" w:rsidRDefault="00AE117E" w:rsidP="00E074A7">
      <w:pPr>
        <w:pStyle w:val="ListParagraph"/>
        <w:ind w:left="0"/>
        <w:jc w:val="both"/>
      </w:pPr>
      <w:r w:rsidRPr="00E074A7">
        <w:t>А) индивид;</w:t>
      </w:r>
    </w:p>
    <w:p w:rsidR="00AE117E" w:rsidRPr="00E074A7" w:rsidRDefault="00AE117E" w:rsidP="00E074A7">
      <w:pPr>
        <w:pStyle w:val="ListParagraph"/>
        <w:ind w:left="0"/>
        <w:jc w:val="both"/>
      </w:pPr>
      <w:r w:rsidRPr="00E074A7">
        <w:t>Б) инцидент;</w:t>
      </w:r>
    </w:p>
    <w:p w:rsidR="00AE117E" w:rsidRPr="00E074A7" w:rsidRDefault="00AE117E" w:rsidP="00E074A7">
      <w:pPr>
        <w:pStyle w:val="ListParagraph"/>
        <w:ind w:left="0"/>
        <w:jc w:val="both"/>
      </w:pPr>
      <w:r w:rsidRPr="00E074A7">
        <w:t>В) субъект.</w:t>
      </w:r>
    </w:p>
    <w:p w:rsidR="00AE117E" w:rsidRPr="00E074A7" w:rsidRDefault="00AE117E" w:rsidP="00E074A7">
      <w:pPr>
        <w:pStyle w:val="ListParagraph"/>
        <w:ind w:left="0"/>
        <w:jc w:val="both"/>
      </w:pPr>
      <w:r w:rsidRPr="00E074A7">
        <w:t>Г) группа.</w:t>
      </w:r>
    </w:p>
    <w:p w:rsidR="00AE117E" w:rsidRPr="00E074A7" w:rsidRDefault="00AE117E" w:rsidP="0064544A">
      <w:pPr>
        <w:pStyle w:val="ListParagraph"/>
        <w:spacing w:line="120" w:lineRule="auto"/>
        <w:ind w:left="0"/>
        <w:jc w:val="both"/>
      </w:pPr>
    </w:p>
    <w:p w:rsidR="00AE117E" w:rsidRPr="00E074A7" w:rsidRDefault="00AE117E" w:rsidP="00E074A7">
      <w:pPr>
        <w:pStyle w:val="ListParagraph"/>
        <w:ind w:left="0"/>
        <w:jc w:val="both"/>
      </w:pPr>
      <w:r w:rsidRPr="00E074A7">
        <w:t>62. На какой фазе конфликта возможности разрешения конфликта самые высокие:</w:t>
      </w:r>
    </w:p>
    <w:p w:rsidR="00AE117E" w:rsidRPr="00E074A7" w:rsidRDefault="00AE117E" w:rsidP="00E074A7">
      <w:pPr>
        <w:pStyle w:val="ListParagraph"/>
        <w:ind w:left="0"/>
        <w:jc w:val="both"/>
      </w:pPr>
      <w:r w:rsidRPr="00E074A7">
        <w:t>А) начальной фазе;</w:t>
      </w:r>
    </w:p>
    <w:p w:rsidR="00AE117E" w:rsidRPr="00E074A7" w:rsidRDefault="00AE117E" w:rsidP="00E074A7">
      <w:pPr>
        <w:pStyle w:val="ListParagraph"/>
        <w:ind w:left="0"/>
        <w:jc w:val="both"/>
      </w:pPr>
      <w:r w:rsidRPr="00E074A7">
        <w:t>Б) фазе подъема;</w:t>
      </w:r>
    </w:p>
    <w:p w:rsidR="00AE117E" w:rsidRPr="00E074A7" w:rsidRDefault="00AE117E" w:rsidP="00E074A7">
      <w:pPr>
        <w:pStyle w:val="ListParagraph"/>
        <w:ind w:left="0"/>
        <w:jc w:val="both"/>
      </w:pPr>
      <w:r w:rsidRPr="00E074A7">
        <w:t>В) пике конфликта;</w:t>
      </w:r>
    </w:p>
    <w:p w:rsidR="00AE117E" w:rsidRPr="00E074A7" w:rsidRDefault="00AE117E" w:rsidP="00E074A7">
      <w:pPr>
        <w:pStyle w:val="ListParagraph"/>
        <w:ind w:left="0"/>
        <w:jc w:val="both"/>
      </w:pPr>
      <w:r w:rsidRPr="00E074A7">
        <w:t>Г) фазе спада.</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63. По степени вовлеченности людей в конфликты выделяют конфликты (исключите лишнее):</w:t>
      </w:r>
    </w:p>
    <w:p w:rsidR="00AE117E" w:rsidRPr="00E074A7" w:rsidRDefault="00AE117E" w:rsidP="00E074A7">
      <w:pPr>
        <w:pStyle w:val="ListParagraph"/>
        <w:ind w:left="0"/>
        <w:jc w:val="both"/>
      </w:pPr>
      <w:r w:rsidRPr="00E074A7">
        <w:t>А) межличностные;</w:t>
      </w:r>
    </w:p>
    <w:p w:rsidR="00AE117E" w:rsidRPr="00E074A7" w:rsidRDefault="00AE117E" w:rsidP="00E074A7">
      <w:pPr>
        <w:pStyle w:val="ListParagraph"/>
        <w:ind w:left="0"/>
        <w:jc w:val="both"/>
      </w:pPr>
      <w:r w:rsidRPr="00E074A7">
        <w:t>Б) межгрупповые;</w:t>
      </w:r>
    </w:p>
    <w:p w:rsidR="00AE117E" w:rsidRPr="00E074A7" w:rsidRDefault="00AE117E" w:rsidP="00E074A7">
      <w:pPr>
        <w:pStyle w:val="ListParagraph"/>
        <w:ind w:left="0"/>
        <w:jc w:val="both"/>
      </w:pPr>
      <w:r w:rsidRPr="00E074A7">
        <w:t>В) классовые;</w:t>
      </w:r>
    </w:p>
    <w:p w:rsidR="00AE117E" w:rsidRPr="00E074A7" w:rsidRDefault="00AE117E" w:rsidP="00E074A7">
      <w:pPr>
        <w:pStyle w:val="ListParagraph"/>
        <w:ind w:left="0"/>
        <w:jc w:val="both"/>
      </w:pPr>
      <w:r w:rsidRPr="00E074A7">
        <w:t>Г) межгосударственные;</w:t>
      </w:r>
    </w:p>
    <w:p w:rsidR="00AE117E" w:rsidRPr="00E074A7" w:rsidRDefault="00AE117E" w:rsidP="00E074A7">
      <w:pPr>
        <w:pStyle w:val="ListParagraph"/>
        <w:ind w:left="0"/>
        <w:jc w:val="both"/>
      </w:pPr>
      <w:r w:rsidRPr="00E074A7">
        <w:t>Д) межнациональные;</w:t>
      </w:r>
    </w:p>
    <w:p w:rsidR="00AE117E" w:rsidRPr="00E074A7" w:rsidRDefault="00AE117E" w:rsidP="00E074A7">
      <w:pPr>
        <w:pStyle w:val="ListParagraph"/>
        <w:ind w:left="0"/>
        <w:jc w:val="both"/>
      </w:pPr>
      <w:r w:rsidRPr="00E074A7">
        <w:t>Е) внутриличностные.</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64. Основными моделями поведения личности в конфликте являются (исключите лишнее):</w:t>
      </w:r>
    </w:p>
    <w:p w:rsidR="00AE117E" w:rsidRPr="00E074A7" w:rsidRDefault="00AE117E" w:rsidP="00E074A7">
      <w:pPr>
        <w:pStyle w:val="ListParagraph"/>
        <w:ind w:left="0"/>
        <w:jc w:val="both"/>
      </w:pPr>
      <w:r w:rsidRPr="00E074A7">
        <w:t>А) конструктивная модель;</w:t>
      </w:r>
    </w:p>
    <w:p w:rsidR="00AE117E" w:rsidRPr="00E074A7" w:rsidRDefault="00AE117E" w:rsidP="00E074A7">
      <w:pPr>
        <w:pStyle w:val="ListParagraph"/>
        <w:ind w:left="0"/>
        <w:jc w:val="both"/>
      </w:pPr>
      <w:r w:rsidRPr="00E074A7">
        <w:t>Б) деструктивная;</w:t>
      </w:r>
    </w:p>
    <w:p w:rsidR="00AE117E" w:rsidRPr="00E074A7" w:rsidRDefault="00AE117E" w:rsidP="00E074A7">
      <w:pPr>
        <w:pStyle w:val="ListParagraph"/>
        <w:ind w:left="0"/>
        <w:jc w:val="both"/>
      </w:pPr>
      <w:r w:rsidRPr="00E074A7">
        <w:t>В) конформистская;</w:t>
      </w:r>
    </w:p>
    <w:p w:rsidR="00AE117E" w:rsidRPr="00E074A7" w:rsidRDefault="00AE117E" w:rsidP="00E074A7">
      <w:pPr>
        <w:pStyle w:val="ListParagraph"/>
        <w:ind w:left="0"/>
        <w:jc w:val="both"/>
      </w:pPr>
      <w:r w:rsidRPr="00E074A7">
        <w:t>Г) нонконформистская.</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65. Какой из приведенных методов относится к группе методов управлениями конфликтами:</w:t>
      </w:r>
    </w:p>
    <w:p w:rsidR="00AE117E" w:rsidRPr="00E074A7" w:rsidRDefault="00AE117E" w:rsidP="00E074A7">
      <w:pPr>
        <w:pStyle w:val="ListParagraph"/>
        <w:ind w:left="0"/>
        <w:jc w:val="both"/>
      </w:pPr>
      <w:r w:rsidRPr="00E074A7">
        <w:t>А) социологический метод;</w:t>
      </w:r>
    </w:p>
    <w:p w:rsidR="00AE117E" w:rsidRPr="00E074A7" w:rsidRDefault="00AE117E" w:rsidP="00E074A7">
      <w:pPr>
        <w:pStyle w:val="ListParagraph"/>
        <w:ind w:left="0"/>
        <w:jc w:val="both"/>
      </w:pPr>
      <w:r w:rsidRPr="00E074A7">
        <w:t>Б) метод тестирования;</w:t>
      </w:r>
    </w:p>
    <w:p w:rsidR="00AE117E" w:rsidRPr="00E074A7" w:rsidRDefault="00AE117E" w:rsidP="00E074A7">
      <w:pPr>
        <w:pStyle w:val="ListParagraph"/>
        <w:ind w:left="0"/>
        <w:jc w:val="both"/>
      </w:pPr>
      <w:r w:rsidRPr="00E074A7">
        <w:t>В) метод картографии;</w:t>
      </w:r>
    </w:p>
    <w:p w:rsidR="00AE117E" w:rsidRPr="00E074A7" w:rsidRDefault="00AE117E" w:rsidP="00E074A7">
      <w:pPr>
        <w:pStyle w:val="ListParagraph"/>
        <w:ind w:left="0"/>
        <w:jc w:val="both"/>
      </w:pPr>
      <w:r w:rsidRPr="00E074A7">
        <w:t>Г) метод наблюдения;</w:t>
      </w:r>
    </w:p>
    <w:p w:rsidR="00AE117E" w:rsidRPr="00E074A7" w:rsidRDefault="00AE117E" w:rsidP="00E074A7">
      <w:pPr>
        <w:pStyle w:val="ListParagraph"/>
        <w:ind w:left="0"/>
        <w:jc w:val="both"/>
      </w:pPr>
      <w:r w:rsidRPr="00E074A7">
        <w:t>Д) метод эксперимента.</w:t>
      </w:r>
    </w:p>
    <w:p w:rsidR="00AE117E" w:rsidRPr="00E074A7" w:rsidRDefault="00AE117E" w:rsidP="0064544A">
      <w:pPr>
        <w:pStyle w:val="ListParagraph"/>
        <w:spacing w:line="120" w:lineRule="auto"/>
        <w:ind w:left="0"/>
        <w:jc w:val="both"/>
      </w:pPr>
    </w:p>
    <w:p w:rsidR="00AE117E" w:rsidRPr="00E074A7" w:rsidRDefault="00AE117E" w:rsidP="00E074A7">
      <w:pPr>
        <w:pStyle w:val="ListParagraph"/>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AE117E" w:rsidRPr="00E074A7" w:rsidRDefault="00AE117E" w:rsidP="00E074A7">
      <w:pPr>
        <w:pStyle w:val="ListParagraph"/>
        <w:ind w:left="0"/>
        <w:jc w:val="both"/>
      </w:pPr>
      <w:r w:rsidRPr="00E074A7">
        <w:t>А) наличие у них противоположных суждений или мотивов и желание хотя бы одного из них одержать победу над другим;</w:t>
      </w:r>
    </w:p>
    <w:p w:rsidR="00AE117E" w:rsidRPr="00E074A7" w:rsidRDefault="00AE117E" w:rsidP="00E074A7">
      <w:pPr>
        <w:pStyle w:val="ListParagraph"/>
        <w:ind w:left="0"/>
        <w:jc w:val="both"/>
      </w:pPr>
      <w:r w:rsidRPr="00E074A7">
        <w:t>Б) наличие у них противоположно направленных мотивов или суждений, а также состояние противоборства между ними;</w:t>
      </w:r>
    </w:p>
    <w:p w:rsidR="00AE117E" w:rsidRPr="00E074A7" w:rsidRDefault="00AE117E" w:rsidP="00E074A7">
      <w:pPr>
        <w:pStyle w:val="ListParagraph"/>
        <w:ind w:left="0"/>
        <w:jc w:val="both"/>
      </w:pPr>
      <w:r w:rsidRPr="00E074A7">
        <w:t>В) наличие у них противоположных позиций и активные действия обеих сторон по достижению своих позиций;</w:t>
      </w:r>
    </w:p>
    <w:p w:rsidR="00AE117E" w:rsidRPr="00E074A7" w:rsidRDefault="00AE117E" w:rsidP="00E074A7">
      <w:pPr>
        <w:pStyle w:val="ListParagraph"/>
        <w:ind w:left="0"/>
        <w:jc w:val="both"/>
      </w:pPr>
      <w:r w:rsidRPr="00E074A7">
        <w:t>Г) наличие у них противоположно направленных мотивов и открытые заявления о своих требованиях;</w:t>
      </w:r>
    </w:p>
    <w:p w:rsidR="00AE117E" w:rsidRPr="00E074A7" w:rsidRDefault="00AE117E" w:rsidP="00E074A7">
      <w:pPr>
        <w:pStyle w:val="ListParagraph"/>
        <w:ind w:left="0"/>
        <w:jc w:val="both"/>
      </w:pPr>
      <w:r w:rsidRPr="00E074A7">
        <w:t>Д) наличие противоположных интересов у каждого из них и отсутствие возможностей по их реализации.</w:t>
      </w:r>
    </w:p>
    <w:p w:rsidR="00AE117E" w:rsidRPr="00E074A7" w:rsidRDefault="00AE117E" w:rsidP="00E074A7">
      <w:pPr>
        <w:pStyle w:val="ListParagraph"/>
        <w:ind w:left="0"/>
        <w:jc w:val="both"/>
      </w:pPr>
      <w:r w:rsidRPr="00E074A7">
        <w:t>67. Конфликтная ситуация в коллективе – это:</w:t>
      </w:r>
    </w:p>
    <w:p w:rsidR="00AE117E" w:rsidRPr="00E074A7" w:rsidRDefault="00AE117E" w:rsidP="00E074A7">
      <w:pPr>
        <w:pStyle w:val="ListParagraph"/>
        <w:ind w:left="0"/>
        <w:jc w:val="both"/>
      </w:pPr>
      <w:r w:rsidRPr="00E074A7">
        <w:t>А) случайные столкновения интересов субъектов социального взаимодействия;</w:t>
      </w:r>
    </w:p>
    <w:p w:rsidR="00AE117E" w:rsidRPr="00E074A7" w:rsidRDefault="00AE117E" w:rsidP="00E074A7">
      <w:pPr>
        <w:pStyle w:val="ListParagraph"/>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AE117E" w:rsidRPr="00E074A7" w:rsidRDefault="00AE117E" w:rsidP="00E074A7">
      <w:pPr>
        <w:pStyle w:val="ListParagraph"/>
        <w:ind w:left="0"/>
        <w:jc w:val="both"/>
      </w:pPr>
      <w:r w:rsidRPr="00E074A7">
        <w:t>В) процесс противоборства между субъектами социального взаимодействия, направленный на выяснение отношений;</w:t>
      </w:r>
    </w:p>
    <w:p w:rsidR="00AE117E" w:rsidRPr="00E074A7" w:rsidRDefault="00AE117E" w:rsidP="00E074A7">
      <w:pPr>
        <w:pStyle w:val="ListParagraph"/>
        <w:ind w:left="0"/>
        <w:jc w:val="both"/>
      </w:pPr>
      <w:r w:rsidRPr="00E074A7">
        <w:t>Г) причина конфликта;</w:t>
      </w:r>
    </w:p>
    <w:p w:rsidR="00AE117E" w:rsidRPr="00E074A7" w:rsidRDefault="00AE117E" w:rsidP="00E074A7">
      <w:pPr>
        <w:pStyle w:val="ListParagraph"/>
        <w:ind w:left="0"/>
        <w:jc w:val="both"/>
      </w:pPr>
      <w:r w:rsidRPr="00E074A7">
        <w:t>Д) этап развития конфликта.</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68. Причина конфликта в коллективе – это:</w:t>
      </w:r>
    </w:p>
    <w:p w:rsidR="00AE117E" w:rsidRPr="00E074A7" w:rsidRDefault="00AE117E" w:rsidP="00E074A7">
      <w:pPr>
        <w:pStyle w:val="ListParagraph"/>
        <w:ind w:left="0"/>
        <w:jc w:val="both"/>
      </w:pPr>
      <w:r w:rsidRPr="00E074A7">
        <w:t>А) противоположные мотивы субъектов социального взаимодействия;</w:t>
      </w:r>
    </w:p>
    <w:p w:rsidR="00AE117E" w:rsidRPr="00E074A7" w:rsidRDefault="00AE117E" w:rsidP="00E074A7">
      <w:pPr>
        <w:pStyle w:val="ListParagraph"/>
        <w:ind w:left="0"/>
        <w:jc w:val="both"/>
      </w:pPr>
      <w:r w:rsidRPr="00E074A7">
        <w:t>Б) стечение обстоятельств, которые проявляют конфликт;</w:t>
      </w:r>
    </w:p>
    <w:p w:rsidR="00AE117E" w:rsidRPr="00E074A7" w:rsidRDefault="00AE117E" w:rsidP="00E074A7">
      <w:pPr>
        <w:pStyle w:val="ListParagraph"/>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AE117E" w:rsidRPr="00E074A7" w:rsidRDefault="00AE117E" w:rsidP="00E074A7">
      <w:pPr>
        <w:pStyle w:val="ListParagraph"/>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AE117E" w:rsidRPr="00E074A7" w:rsidRDefault="00AE117E" w:rsidP="00E074A7">
      <w:pPr>
        <w:pStyle w:val="ListParagraph"/>
        <w:ind w:left="0"/>
        <w:jc w:val="both"/>
      </w:pPr>
      <w:r w:rsidRPr="00E074A7">
        <w:t>Д) то, из-за чего возникает конфликт.</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69. Конфликтогены – это:</w:t>
      </w:r>
    </w:p>
    <w:p w:rsidR="00AE117E" w:rsidRPr="00E074A7" w:rsidRDefault="00AE117E" w:rsidP="00E074A7">
      <w:pPr>
        <w:pStyle w:val="ListParagraph"/>
        <w:ind w:left="0"/>
        <w:jc w:val="both"/>
      </w:pPr>
      <w:r w:rsidRPr="00E074A7">
        <w:t>А) слова, действия (или бездействия), которые могут привести к конфликту;</w:t>
      </w:r>
    </w:p>
    <w:p w:rsidR="00AE117E" w:rsidRPr="00E074A7" w:rsidRDefault="00AE117E" w:rsidP="00E074A7">
      <w:pPr>
        <w:pStyle w:val="ListParagraph"/>
        <w:ind w:left="0"/>
        <w:jc w:val="both"/>
      </w:pPr>
      <w:r w:rsidRPr="00E074A7">
        <w:t>Б) проявления конфликта;</w:t>
      </w:r>
    </w:p>
    <w:p w:rsidR="00AE117E" w:rsidRPr="00E074A7" w:rsidRDefault="00AE117E" w:rsidP="00E074A7">
      <w:pPr>
        <w:pStyle w:val="ListParagraph"/>
        <w:ind w:left="0"/>
        <w:jc w:val="both"/>
      </w:pPr>
      <w:r w:rsidRPr="00E074A7">
        <w:t>В) причины конфликта, обусловленные социальным статусом личности;</w:t>
      </w:r>
    </w:p>
    <w:p w:rsidR="00AE117E" w:rsidRPr="00E074A7" w:rsidRDefault="00AE117E" w:rsidP="00E074A7">
      <w:pPr>
        <w:pStyle w:val="ListParagraph"/>
        <w:ind w:left="0"/>
        <w:jc w:val="both"/>
      </w:pPr>
      <w:r w:rsidRPr="00E074A7">
        <w:t>Г) состояния личности, которые наступают после разрешения конфликта;</w:t>
      </w:r>
    </w:p>
    <w:p w:rsidR="00AE117E" w:rsidRPr="00E074A7" w:rsidRDefault="00AE117E" w:rsidP="00E074A7">
      <w:pPr>
        <w:pStyle w:val="ListParagraph"/>
        <w:ind w:left="0"/>
        <w:jc w:val="both"/>
      </w:pPr>
      <w:r w:rsidRPr="00E074A7">
        <w:t>Д) поведенческие реакции личности в конфликте.</w:t>
      </w:r>
    </w:p>
    <w:p w:rsidR="00AE117E" w:rsidRPr="00E074A7" w:rsidRDefault="00AE117E" w:rsidP="00E074A7">
      <w:pPr>
        <w:pStyle w:val="ListParagraph"/>
        <w:ind w:left="0"/>
        <w:jc w:val="both"/>
      </w:pPr>
    </w:p>
    <w:p w:rsidR="00AE117E" w:rsidRPr="00E074A7" w:rsidRDefault="00AE117E" w:rsidP="00E074A7">
      <w:pPr>
        <w:pStyle w:val="ListParagraph"/>
        <w:ind w:left="0"/>
        <w:jc w:val="both"/>
      </w:pPr>
      <w:r w:rsidRPr="00E074A7">
        <w:t>70. Содержание управления конфликтами  в коллективе включает:</w:t>
      </w:r>
    </w:p>
    <w:p w:rsidR="00AE117E" w:rsidRPr="00E074A7" w:rsidRDefault="00AE117E" w:rsidP="00E074A7">
      <w:pPr>
        <w:pStyle w:val="ListParagraph"/>
        <w:ind w:left="0"/>
        <w:jc w:val="both"/>
      </w:pPr>
      <w:r w:rsidRPr="00E074A7">
        <w:t>А) прогнозирование, предупреждение (стимулирование), регулирование, разрешение;</w:t>
      </w:r>
    </w:p>
    <w:p w:rsidR="00AE117E" w:rsidRPr="00E074A7" w:rsidRDefault="00AE117E" w:rsidP="00E074A7">
      <w:pPr>
        <w:pStyle w:val="ListParagraph"/>
        <w:ind w:left="0"/>
        <w:jc w:val="both"/>
      </w:pPr>
      <w:r w:rsidRPr="00E074A7">
        <w:t>Б) прогнозирование, предупреждение (стимулирование), разрешение;</w:t>
      </w:r>
    </w:p>
    <w:p w:rsidR="00AE117E" w:rsidRPr="00E074A7" w:rsidRDefault="00AE117E" w:rsidP="00E074A7">
      <w:pPr>
        <w:pStyle w:val="ListParagraph"/>
        <w:ind w:left="0"/>
        <w:jc w:val="both"/>
      </w:pPr>
      <w:r w:rsidRPr="00E074A7">
        <w:t>В) прогнозирование, регулирование, разрешение;</w:t>
      </w:r>
    </w:p>
    <w:p w:rsidR="00AE117E" w:rsidRPr="00E074A7" w:rsidRDefault="00AE117E" w:rsidP="00E074A7">
      <w:pPr>
        <w:pStyle w:val="ListParagraph"/>
        <w:ind w:left="0"/>
        <w:jc w:val="both"/>
      </w:pPr>
      <w:r w:rsidRPr="00E074A7">
        <w:t>Г) прогнозирование, анализ, предупреждение, разрешение;</w:t>
      </w:r>
    </w:p>
    <w:p w:rsidR="00AE117E" w:rsidRPr="00E074A7" w:rsidRDefault="00AE117E" w:rsidP="00E074A7">
      <w:pPr>
        <w:pStyle w:val="ListParagraph"/>
        <w:ind w:left="0"/>
        <w:jc w:val="both"/>
      </w:pPr>
      <w:r w:rsidRPr="00E074A7">
        <w:t>Д) анализ конфликтной ситуации, прогнозирование, предупреждение, разрешение.</w:t>
      </w:r>
    </w:p>
    <w:p w:rsidR="00AE117E" w:rsidRPr="00E074A7" w:rsidRDefault="00AE117E" w:rsidP="00E074A7">
      <w:pPr>
        <w:pStyle w:val="ListParagraph"/>
        <w:ind w:left="0"/>
        <w:jc w:val="both"/>
      </w:pPr>
    </w:p>
    <w:p w:rsidR="00AE117E" w:rsidRDefault="00AE117E" w:rsidP="0064544A">
      <w:pPr>
        <w:pStyle w:val="ListParagraph"/>
        <w:ind w:left="0"/>
        <w:jc w:val="center"/>
        <w:rPr>
          <w:b/>
        </w:rPr>
      </w:pPr>
      <w:r w:rsidRPr="0064544A">
        <w:rPr>
          <w:b/>
        </w:rPr>
        <w:t>Примерный список вопросов</w:t>
      </w:r>
    </w:p>
    <w:p w:rsidR="00AE117E" w:rsidRDefault="00AE117E" w:rsidP="00092C77">
      <w:pPr>
        <w:pStyle w:val="ListParagraph"/>
        <w:ind w:left="0"/>
        <w:jc w:val="both"/>
        <w:rPr>
          <w:b/>
        </w:rPr>
      </w:pPr>
    </w:p>
    <w:p w:rsidR="00AE117E" w:rsidRPr="0064544A" w:rsidRDefault="00AE117E" w:rsidP="0064544A">
      <w:pPr>
        <w:pStyle w:val="ListParagraph"/>
        <w:ind w:left="0"/>
        <w:jc w:val="both"/>
      </w:pPr>
      <w:r w:rsidRPr="0064544A">
        <w:t xml:space="preserve">1. Концепция лидерства в психологии. </w:t>
      </w:r>
    </w:p>
    <w:p w:rsidR="00AE117E" w:rsidRPr="0064544A" w:rsidRDefault="00AE117E" w:rsidP="0064544A">
      <w:pPr>
        <w:pStyle w:val="ListParagraph"/>
        <w:ind w:left="0"/>
        <w:jc w:val="both"/>
      </w:pPr>
      <w:r w:rsidRPr="0064544A">
        <w:t xml:space="preserve">2. Функция лидера в современном обществе. </w:t>
      </w:r>
    </w:p>
    <w:p w:rsidR="00AE117E" w:rsidRPr="0064544A" w:rsidRDefault="00AE117E" w:rsidP="0064544A">
      <w:pPr>
        <w:pStyle w:val="ListParagraph"/>
        <w:ind w:left="0"/>
        <w:jc w:val="both"/>
      </w:pPr>
      <w:r w:rsidRPr="0064544A">
        <w:t xml:space="preserve">3. Лидерство как фактор личностного роста и движущая сила социального и предпринимательского развития. </w:t>
      </w:r>
    </w:p>
    <w:p w:rsidR="00AE117E" w:rsidRPr="0064544A" w:rsidRDefault="00AE117E" w:rsidP="0064544A">
      <w:pPr>
        <w:pStyle w:val="ListParagraph"/>
        <w:ind w:left="0"/>
        <w:jc w:val="both"/>
      </w:pPr>
      <w:r w:rsidRPr="0064544A">
        <w:t>4. Роль лидера в условиях глобализации рынка.</w:t>
      </w:r>
    </w:p>
    <w:p w:rsidR="00AE117E" w:rsidRDefault="00AE117E" w:rsidP="0064544A">
      <w:pPr>
        <w:pStyle w:val="ListParagraph"/>
        <w:ind w:left="0"/>
        <w:jc w:val="both"/>
      </w:pPr>
      <w:r>
        <w:t xml:space="preserve">5.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AE117E" w:rsidRDefault="00AE117E" w:rsidP="0064544A">
      <w:pPr>
        <w:pStyle w:val="ListParagraph"/>
        <w:ind w:left="0"/>
        <w:jc w:val="both"/>
      </w:pPr>
      <w:r>
        <w:t>6. Послевоенные теории: ситуационный подход.</w:t>
      </w:r>
    </w:p>
    <w:p w:rsidR="00AE117E" w:rsidRDefault="00AE117E" w:rsidP="0064544A">
      <w:pPr>
        <w:pStyle w:val="ListParagraph"/>
        <w:ind w:left="0"/>
        <w:jc w:val="both"/>
      </w:pPr>
      <w:r>
        <w:t xml:space="preserve">7. Послевоенные теории: теория перцептивной активности последователей. </w:t>
      </w:r>
    </w:p>
    <w:p w:rsidR="00AE117E" w:rsidRDefault="00AE117E" w:rsidP="0064544A">
      <w:pPr>
        <w:pStyle w:val="ListParagraph"/>
        <w:ind w:left="0"/>
        <w:jc w:val="both"/>
      </w:pPr>
      <w:r>
        <w:t>8. Теория личностного аспекта лидерства, харизма лидера.</w:t>
      </w:r>
    </w:p>
    <w:p w:rsidR="00AE117E" w:rsidRDefault="00AE117E" w:rsidP="00C65844">
      <w:pPr>
        <w:pStyle w:val="ListParagraph"/>
        <w:ind w:left="0"/>
        <w:jc w:val="both"/>
      </w:pPr>
      <w:r>
        <w:t xml:space="preserve">9. Четыре базовых компонента фигуры лидера: социально-экономическая личностная структура. </w:t>
      </w:r>
    </w:p>
    <w:p w:rsidR="00AE117E" w:rsidRDefault="00AE117E" w:rsidP="00C65844">
      <w:pPr>
        <w:pStyle w:val="ListParagraph"/>
        <w:ind w:left="0"/>
        <w:jc w:val="both"/>
      </w:pPr>
      <w:r>
        <w:t xml:space="preserve">10. Вектор ведущей направленности бизнесмена-лидера. </w:t>
      </w:r>
    </w:p>
    <w:p w:rsidR="00AE117E" w:rsidRDefault="00AE117E" w:rsidP="00C65844">
      <w:pPr>
        <w:pStyle w:val="ListParagraph"/>
        <w:ind w:left="0"/>
        <w:jc w:val="both"/>
      </w:pPr>
      <w:r>
        <w:t xml:space="preserve">11. Лидерские качества бизнесмена. </w:t>
      </w:r>
    </w:p>
    <w:p w:rsidR="00AE117E" w:rsidRDefault="00AE117E" w:rsidP="00C65844">
      <w:pPr>
        <w:pStyle w:val="ListParagraph"/>
        <w:ind w:left="0"/>
        <w:jc w:val="both"/>
      </w:pPr>
      <w:r>
        <w:t xml:space="preserve">12. Фундаментальные принципы этики лидера. </w:t>
      </w:r>
    </w:p>
    <w:p w:rsidR="00AE117E" w:rsidRDefault="00AE117E" w:rsidP="00C65844">
      <w:pPr>
        <w:pStyle w:val="ListParagraph"/>
        <w:ind w:left="0"/>
        <w:jc w:val="both"/>
      </w:pPr>
      <w:r>
        <w:t xml:space="preserve">13. Психическая структура человека. </w:t>
      </w:r>
    </w:p>
    <w:p w:rsidR="00AE117E" w:rsidRDefault="00AE117E" w:rsidP="00C65844">
      <w:pPr>
        <w:pStyle w:val="ListParagraph"/>
        <w:ind w:left="0"/>
        <w:jc w:val="both"/>
      </w:pPr>
      <w:r>
        <w:t xml:space="preserve">14. Концепции направленности и интенциональности. </w:t>
      </w:r>
    </w:p>
    <w:p w:rsidR="00AE117E" w:rsidRDefault="00AE117E" w:rsidP="00C65844">
      <w:pPr>
        <w:pStyle w:val="ListParagraph"/>
        <w:ind w:left="0"/>
        <w:jc w:val="both"/>
      </w:pPr>
      <w:r>
        <w:t xml:space="preserve">15. Эгомаркетинг, как процесс, направленный на самореализацию и самовыражение личности с учетом потребностей внешней среды. </w:t>
      </w:r>
    </w:p>
    <w:p w:rsidR="00AE117E" w:rsidRDefault="00AE117E" w:rsidP="00C65844">
      <w:pPr>
        <w:pStyle w:val="ListParagraph"/>
        <w:ind w:left="0"/>
        <w:jc w:val="both"/>
      </w:pPr>
      <w:r>
        <w:t xml:space="preserve">16. Основные элементы эгомаркетинга: мотивационный, социально-экономический, целевой, нравственный, культурологический. </w:t>
      </w:r>
    </w:p>
    <w:p w:rsidR="00AE117E" w:rsidRDefault="00AE117E" w:rsidP="00C65844">
      <w:pPr>
        <w:pStyle w:val="ListParagraph"/>
        <w:ind w:left="0"/>
        <w:jc w:val="both"/>
      </w:pPr>
      <w:r>
        <w:t xml:space="preserve">17. Основные функции эгомаркетинга и их содержание. </w:t>
      </w:r>
    </w:p>
    <w:p w:rsidR="00AE117E" w:rsidRDefault="00AE117E" w:rsidP="00C65844">
      <w:pPr>
        <w:pStyle w:val="ListParagraph"/>
        <w:ind w:left="0"/>
        <w:jc w:val="both"/>
      </w:pPr>
      <w:r>
        <w:t xml:space="preserve">18. Критерии эффективности эгомаркетинга. </w:t>
      </w:r>
    </w:p>
    <w:p w:rsidR="00AE117E" w:rsidRDefault="00AE117E" w:rsidP="00C65844">
      <w:pPr>
        <w:pStyle w:val="ListParagraph"/>
        <w:ind w:left="0"/>
        <w:jc w:val="both"/>
      </w:pPr>
      <w:r>
        <w:t xml:space="preserve">19. Понятие креативности. </w:t>
      </w:r>
    </w:p>
    <w:p w:rsidR="00AE117E" w:rsidRPr="0064544A" w:rsidRDefault="00AE117E" w:rsidP="00C65844">
      <w:pPr>
        <w:pStyle w:val="ListParagraph"/>
        <w:ind w:left="0"/>
        <w:jc w:val="both"/>
      </w:pPr>
      <w:r>
        <w:t>20. Личностные предпосылки креативности.</w:t>
      </w:r>
    </w:p>
    <w:p w:rsidR="00AE117E" w:rsidRDefault="00AE117E" w:rsidP="00C65844">
      <w:pPr>
        <w:pStyle w:val="ListParagraph"/>
        <w:ind w:left="0"/>
        <w:jc w:val="both"/>
      </w:pPr>
      <w:r>
        <w:t xml:space="preserve">21. Виды подходов к явлению лидерства в психологии: их основные сходства и различия. </w:t>
      </w:r>
    </w:p>
    <w:p w:rsidR="00AE117E" w:rsidRDefault="00AE117E" w:rsidP="00C65844">
      <w:pPr>
        <w:pStyle w:val="ListParagraph"/>
        <w:ind w:left="0"/>
        <w:jc w:val="both"/>
      </w:pPr>
      <w:r>
        <w:t xml:space="preserve">22. Принципы эффективного взаимодействия человека и системы: самореализация и взаимная функциональность. </w:t>
      </w:r>
    </w:p>
    <w:p w:rsidR="00AE117E" w:rsidRDefault="00AE117E" w:rsidP="00C65844">
      <w:pPr>
        <w:pStyle w:val="ListParagraph"/>
        <w:ind w:left="0"/>
        <w:jc w:val="both"/>
      </w:pPr>
      <w:r>
        <w:t xml:space="preserve">23. Этапы становления лидера. </w:t>
      </w:r>
    </w:p>
    <w:p w:rsidR="00AE117E" w:rsidRDefault="00AE117E" w:rsidP="00C65844">
      <w:pPr>
        <w:pStyle w:val="ListParagraph"/>
        <w:ind w:left="0"/>
        <w:jc w:val="both"/>
      </w:pPr>
      <w:r>
        <w:t xml:space="preserve">24. Имплицитная теория лидерства. </w:t>
      </w:r>
    </w:p>
    <w:p w:rsidR="00AE117E" w:rsidRPr="0064544A" w:rsidRDefault="00AE117E" w:rsidP="00C65844">
      <w:pPr>
        <w:pStyle w:val="ListParagraph"/>
        <w:ind w:left="0"/>
        <w:jc w:val="both"/>
      </w:pPr>
      <w:r>
        <w:t>25.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AE117E" w:rsidRPr="00C65844" w:rsidRDefault="00AE117E" w:rsidP="00C65844">
      <w:pPr>
        <w:pStyle w:val="ListParagraph"/>
        <w:ind w:left="0"/>
        <w:jc w:val="both"/>
      </w:pPr>
      <w:r>
        <w:t>26</w:t>
      </w:r>
      <w:r w:rsidRPr="00C65844">
        <w:t xml:space="preserve">. Определение команды, типология команд. </w:t>
      </w:r>
    </w:p>
    <w:p w:rsidR="00AE117E" w:rsidRPr="00C65844" w:rsidRDefault="00AE117E" w:rsidP="00C65844">
      <w:pPr>
        <w:pStyle w:val="ListParagraph"/>
        <w:ind w:left="0"/>
        <w:jc w:val="both"/>
      </w:pPr>
      <w:r w:rsidRPr="00C65844">
        <w:t>2</w:t>
      </w:r>
      <w:r>
        <w:t>7</w:t>
      </w:r>
      <w:r w:rsidRPr="00C65844">
        <w:t xml:space="preserve">. Операционные или инновационные цели команды. </w:t>
      </w:r>
    </w:p>
    <w:p w:rsidR="00AE117E" w:rsidRPr="00C65844" w:rsidRDefault="00AE117E" w:rsidP="00C65844">
      <w:pPr>
        <w:pStyle w:val="ListParagraph"/>
        <w:ind w:left="0"/>
        <w:jc w:val="both"/>
      </w:pPr>
      <w:r>
        <w:t>28</w:t>
      </w:r>
      <w:r w:rsidRPr="00C65844">
        <w:t xml:space="preserve">. 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AE117E" w:rsidRPr="00C65844" w:rsidRDefault="00AE117E" w:rsidP="00C65844">
      <w:pPr>
        <w:pStyle w:val="ListParagraph"/>
        <w:ind w:left="0"/>
        <w:jc w:val="both"/>
      </w:pPr>
      <w:r>
        <w:t>29</w:t>
      </w:r>
      <w:r w:rsidRPr="00C65844">
        <w:t xml:space="preserve">. Тип мышления: типологический опросник Майерс-Бригс. </w:t>
      </w:r>
    </w:p>
    <w:p w:rsidR="00AE117E" w:rsidRPr="00C65844" w:rsidRDefault="00AE117E" w:rsidP="00C65844">
      <w:pPr>
        <w:pStyle w:val="ListParagraph"/>
        <w:ind w:left="0"/>
        <w:jc w:val="both"/>
      </w:pPr>
      <w:r>
        <w:t>30</w:t>
      </w:r>
      <w:r w:rsidRPr="00C65844">
        <w:t>. Четыре пары основных характеристик типов личности: экстраверсия-интроверсия, сенсорика-интуиция, мышление-чувствование, решение-восприятие.</w:t>
      </w:r>
    </w:p>
    <w:p w:rsidR="00AE117E" w:rsidRDefault="00AE117E" w:rsidP="001E5106">
      <w:pPr>
        <w:pStyle w:val="ListParagraph"/>
        <w:ind w:left="0"/>
        <w:jc w:val="both"/>
      </w:pPr>
      <w:r>
        <w:t xml:space="preserve">31. Социальная группа, ее структура. </w:t>
      </w:r>
    </w:p>
    <w:p w:rsidR="00AE117E" w:rsidRDefault="00AE117E" w:rsidP="001E5106">
      <w:pPr>
        <w:pStyle w:val="ListParagraph"/>
        <w:ind w:left="0"/>
        <w:jc w:val="both"/>
      </w:pPr>
      <w:r>
        <w:t xml:space="preserve">32. Малая группа. </w:t>
      </w:r>
    </w:p>
    <w:p w:rsidR="00AE117E" w:rsidRDefault="00AE117E" w:rsidP="001E5106">
      <w:pPr>
        <w:pStyle w:val="ListParagraph"/>
        <w:ind w:left="0"/>
        <w:jc w:val="both"/>
      </w:pPr>
      <w:r>
        <w:t xml:space="preserve">33. Основные характеристики коллектива. </w:t>
      </w:r>
    </w:p>
    <w:p w:rsidR="00AE117E" w:rsidRDefault="00AE117E" w:rsidP="001E5106">
      <w:pPr>
        <w:pStyle w:val="ListParagraph"/>
        <w:ind w:left="0"/>
        <w:jc w:val="both"/>
      </w:pPr>
      <w:r>
        <w:t xml:space="preserve">34. Формальные и неформальные коллективы. </w:t>
      </w:r>
    </w:p>
    <w:p w:rsidR="00AE117E" w:rsidRDefault="00AE117E" w:rsidP="001E5106">
      <w:pPr>
        <w:pStyle w:val="ListParagraph"/>
        <w:ind w:left="0"/>
        <w:jc w:val="both"/>
      </w:pPr>
      <w:r>
        <w:t xml:space="preserve">35. Внутренняя социально-психологическая структура. </w:t>
      </w:r>
    </w:p>
    <w:p w:rsidR="00AE117E" w:rsidRPr="00C65844" w:rsidRDefault="00AE117E" w:rsidP="001E5106">
      <w:pPr>
        <w:pStyle w:val="ListParagraph"/>
        <w:ind w:left="0"/>
        <w:jc w:val="both"/>
      </w:pPr>
      <w:r>
        <w:t>36. Социальная структура группы: статусно-ролевые отношения, профессиовально-квалификационные характеристики и половозрастной состав.</w:t>
      </w:r>
    </w:p>
    <w:p w:rsidR="00AE117E" w:rsidRPr="00DB52C4" w:rsidRDefault="00AE117E" w:rsidP="00DB52C4">
      <w:pPr>
        <w:pStyle w:val="ListParagraph"/>
        <w:ind w:left="0"/>
        <w:jc w:val="both"/>
      </w:pPr>
      <w:r>
        <w:t>37</w:t>
      </w:r>
      <w:r w:rsidRPr="00DB52C4">
        <w:t xml:space="preserve">. Параметры образования команды. </w:t>
      </w:r>
    </w:p>
    <w:p w:rsidR="00AE117E" w:rsidRPr="00DB52C4" w:rsidRDefault="00AE117E" w:rsidP="00DB52C4">
      <w:pPr>
        <w:pStyle w:val="ListParagraph"/>
        <w:ind w:left="0"/>
        <w:jc w:val="both"/>
      </w:pPr>
      <w:r>
        <w:t>38</w:t>
      </w:r>
      <w:r w:rsidRPr="00DB52C4">
        <w:t xml:space="preserve">. Принципы проектирования эффективных организаций. </w:t>
      </w:r>
    </w:p>
    <w:p w:rsidR="00AE117E" w:rsidRPr="00DB52C4" w:rsidRDefault="00AE117E" w:rsidP="00DB52C4">
      <w:pPr>
        <w:pStyle w:val="ListParagraph"/>
        <w:ind w:left="0"/>
        <w:jc w:val="both"/>
      </w:pPr>
      <w:r w:rsidRPr="00DB52C4">
        <w:t>3</w:t>
      </w:r>
      <w:r>
        <w:t>9</w:t>
      </w:r>
      <w:r w:rsidRPr="00DB52C4">
        <w:t xml:space="preserve">. Влияние внешних факторов на проектирование эффективной организации. </w:t>
      </w:r>
    </w:p>
    <w:p w:rsidR="00AE117E" w:rsidRPr="00DB52C4" w:rsidRDefault="00AE117E" w:rsidP="00DB52C4">
      <w:pPr>
        <w:pStyle w:val="ListParagraph"/>
        <w:ind w:left="0"/>
        <w:jc w:val="both"/>
      </w:pPr>
      <w:r w:rsidRPr="00DB52C4">
        <w:t>4</w:t>
      </w:r>
      <w:r>
        <w:t>0</w:t>
      </w:r>
      <w:r w:rsidRPr="00DB52C4">
        <w:t xml:space="preserve">. Внутренние элементы структуры организации. </w:t>
      </w:r>
    </w:p>
    <w:p w:rsidR="00AE117E" w:rsidRPr="00DB52C4" w:rsidRDefault="00AE117E" w:rsidP="00DB52C4">
      <w:pPr>
        <w:pStyle w:val="ListParagraph"/>
        <w:ind w:left="0"/>
        <w:jc w:val="both"/>
      </w:pPr>
      <w:r>
        <w:t>41</w:t>
      </w:r>
      <w:r w:rsidRPr="00DB52C4">
        <w:t xml:space="preserve">. Проектирование основной структуры организации: организация групп, распределение властных полномочий, три типа взаимозависимости. </w:t>
      </w:r>
    </w:p>
    <w:p w:rsidR="00AE117E" w:rsidRPr="00DB52C4" w:rsidRDefault="00AE117E" w:rsidP="00DB52C4">
      <w:pPr>
        <w:pStyle w:val="ListParagraph"/>
        <w:ind w:left="0"/>
        <w:jc w:val="both"/>
      </w:pPr>
      <w:r>
        <w:t>42</w:t>
      </w:r>
      <w:r w:rsidRPr="00DB52C4">
        <w:t xml:space="preserve">. Основные подходы к формированию команды: целеполагающий, межличностный, ролевой и проблемно-ориентированный. </w:t>
      </w:r>
    </w:p>
    <w:p w:rsidR="00AE117E" w:rsidRPr="00DB52C4" w:rsidRDefault="00AE117E" w:rsidP="00DB52C4">
      <w:pPr>
        <w:pStyle w:val="ListParagraph"/>
        <w:ind w:left="0"/>
        <w:jc w:val="both"/>
      </w:pPr>
      <w:r>
        <w:t>43</w:t>
      </w:r>
      <w:r w:rsidRPr="00DB52C4">
        <w:t>. Стадии развития коллектива (притирка, конфликт, эксперимент, решение проблем, формирование прочных связей).</w:t>
      </w:r>
    </w:p>
    <w:p w:rsidR="00AE117E" w:rsidRPr="00DB52C4" w:rsidRDefault="00AE117E" w:rsidP="00DB52C4">
      <w:pPr>
        <w:pStyle w:val="ListParagraph"/>
        <w:ind w:left="0"/>
        <w:jc w:val="both"/>
      </w:pPr>
      <w:r>
        <w:t>44</w:t>
      </w:r>
      <w:r w:rsidRPr="00DB52C4">
        <w:t xml:space="preserve">. Лидерство в коллективе. </w:t>
      </w:r>
    </w:p>
    <w:p w:rsidR="00AE117E" w:rsidRPr="00DB52C4" w:rsidRDefault="00AE117E" w:rsidP="00DB52C4">
      <w:pPr>
        <w:pStyle w:val="ListParagraph"/>
        <w:ind w:left="0"/>
        <w:jc w:val="both"/>
      </w:pPr>
      <w:r>
        <w:t>45</w:t>
      </w:r>
      <w:r w:rsidRPr="00DB52C4">
        <w:t xml:space="preserve">. Природа мотивации и типы лидерства (концепции харизматического лидерства, психоаналитическая теория З. Фрейда). </w:t>
      </w:r>
    </w:p>
    <w:p w:rsidR="00AE117E" w:rsidRPr="00DB52C4" w:rsidRDefault="00AE117E" w:rsidP="00DB52C4">
      <w:pPr>
        <w:pStyle w:val="ListParagraph"/>
        <w:ind w:left="0"/>
        <w:jc w:val="both"/>
      </w:pPr>
      <w:r>
        <w:t>46</w:t>
      </w:r>
      <w:r w:rsidRPr="00DB52C4">
        <w:t xml:space="preserve">. Типология лидерства. </w:t>
      </w:r>
    </w:p>
    <w:p w:rsidR="00AE117E" w:rsidRPr="00DB52C4" w:rsidRDefault="00AE117E" w:rsidP="00DB52C4">
      <w:pPr>
        <w:pStyle w:val="ListParagraph"/>
        <w:ind w:left="0"/>
        <w:jc w:val="both"/>
      </w:pPr>
      <w:r w:rsidRPr="00DB52C4">
        <w:t>4</w:t>
      </w:r>
      <w:r>
        <w:t>7</w:t>
      </w:r>
      <w:r w:rsidRPr="00DB52C4">
        <w:t xml:space="preserve">. Лидерство и руководство. </w:t>
      </w:r>
    </w:p>
    <w:p w:rsidR="00AE117E" w:rsidRPr="00DB52C4" w:rsidRDefault="00AE117E" w:rsidP="00DB52C4">
      <w:pPr>
        <w:pStyle w:val="ListParagraph"/>
        <w:ind w:left="0"/>
        <w:jc w:val="both"/>
      </w:pPr>
      <w:r>
        <w:t>48</w:t>
      </w:r>
      <w:r w:rsidRPr="00DB52C4">
        <w:t xml:space="preserve">. Качества и функции руководителя. </w:t>
      </w:r>
    </w:p>
    <w:p w:rsidR="00AE117E" w:rsidRPr="00DB52C4" w:rsidRDefault="00AE117E" w:rsidP="00DB52C4">
      <w:pPr>
        <w:pStyle w:val="ListParagraph"/>
        <w:ind w:left="0"/>
        <w:jc w:val="both"/>
      </w:pPr>
      <w:r>
        <w:t>49</w:t>
      </w:r>
      <w:r w:rsidRPr="00DB52C4">
        <w:t>. Базовые критерии эффективной работы лидера.</w:t>
      </w:r>
    </w:p>
    <w:p w:rsidR="00AE117E" w:rsidRPr="00DB52C4" w:rsidRDefault="00AE117E" w:rsidP="00DB52C4">
      <w:pPr>
        <w:pStyle w:val="ListParagraph"/>
        <w:ind w:left="0"/>
        <w:jc w:val="both"/>
      </w:pPr>
      <w:r>
        <w:t>50</w:t>
      </w:r>
      <w:r w:rsidRPr="00DB52C4">
        <w:t xml:space="preserve">.  Стили управления (демократический, либерально-анархический, непоследовательный, ситуативный). </w:t>
      </w:r>
    </w:p>
    <w:p w:rsidR="00AE117E" w:rsidRPr="00DB52C4" w:rsidRDefault="00AE117E" w:rsidP="00DB52C4">
      <w:pPr>
        <w:pStyle w:val="ListParagraph"/>
        <w:ind w:left="0"/>
        <w:jc w:val="both"/>
      </w:pPr>
      <w:r>
        <w:t>51</w:t>
      </w:r>
      <w:r w:rsidRPr="00DB52C4">
        <w:t xml:space="preserve">. Парсипативный стиль руководства. </w:t>
      </w:r>
    </w:p>
    <w:p w:rsidR="00AE117E" w:rsidRPr="00DB52C4" w:rsidRDefault="00AE117E" w:rsidP="00DB52C4">
      <w:pPr>
        <w:pStyle w:val="ListParagraph"/>
        <w:ind w:left="0"/>
        <w:jc w:val="both"/>
      </w:pPr>
      <w:r>
        <w:t>52</w:t>
      </w:r>
      <w:r w:rsidRPr="00DB52C4">
        <w:t xml:space="preserve">. Особенности личного стиля взаимодействия руководителя или лидера с членами команды. </w:t>
      </w:r>
    </w:p>
    <w:p w:rsidR="00AE117E" w:rsidRPr="00DB52C4" w:rsidRDefault="00AE117E" w:rsidP="00DB52C4">
      <w:pPr>
        <w:pStyle w:val="ListParagraph"/>
        <w:ind w:left="0"/>
        <w:jc w:val="both"/>
      </w:pPr>
      <w:r>
        <w:t>53</w:t>
      </w:r>
      <w:r w:rsidRPr="00DB52C4">
        <w:t xml:space="preserve">. Четыре формы внутpикoманднoгo культурного контекста управленческих групп: «комбинат», «клика», «кружок», «команда». </w:t>
      </w:r>
    </w:p>
    <w:p w:rsidR="00AE117E" w:rsidRDefault="00AE117E" w:rsidP="00DB52C4">
      <w:pPr>
        <w:pStyle w:val="ListParagraph"/>
        <w:ind w:left="0"/>
        <w:jc w:val="both"/>
      </w:pPr>
      <w:r>
        <w:t>54</w:t>
      </w:r>
      <w:r w:rsidRPr="00DB52C4">
        <w:t>. Социально-психологические методы руководства коллективом</w:t>
      </w:r>
      <w:r>
        <w:t>.</w:t>
      </w:r>
    </w:p>
    <w:p w:rsidR="00AE117E" w:rsidRDefault="00AE117E" w:rsidP="00DB52C4">
      <w:pPr>
        <w:pStyle w:val="ListParagraph"/>
        <w:ind w:left="0"/>
        <w:jc w:val="both"/>
      </w:pPr>
      <w:r>
        <w:t xml:space="preserve">55. Три типа установки на восприятие другого человека: позитивная, негативная и адекватная. </w:t>
      </w:r>
    </w:p>
    <w:p w:rsidR="00AE117E" w:rsidRDefault="00AE117E" w:rsidP="00DB52C4">
      <w:pPr>
        <w:pStyle w:val="ListParagraph"/>
        <w:ind w:left="0"/>
        <w:jc w:val="both"/>
      </w:pPr>
      <w:r>
        <w:t xml:space="preserve">56. Межличностная коммуникация: сновидения, семантическое поле, принципы их эффективного использования. </w:t>
      </w:r>
    </w:p>
    <w:p w:rsidR="00AE117E" w:rsidRDefault="00AE117E" w:rsidP="00DB52C4">
      <w:pPr>
        <w:pStyle w:val="ListParagraph"/>
        <w:ind w:left="0"/>
        <w:jc w:val="both"/>
      </w:pPr>
      <w:r>
        <w:t xml:space="preserve">57. Критерий проверки точности принимаемого решения. </w:t>
      </w:r>
    </w:p>
    <w:p w:rsidR="00AE117E" w:rsidRDefault="00AE117E" w:rsidP="00DB52C4">
      <w:pPr>
        <w:pStyle w:val="ListParagraph"/>
        <w:ind w:left="0"/>
        <w:jc w:val="both"/>
      </w:pPr>
      <w:r>
        <w:t xml:space="preserve">58. Интересы общие, частные и корыстные. </w:t>
      </w:r>
    </w:p>
    <w:p w:rsidR="00AE117E" w:rsidRDefault="00AE117E" w:rsidP="00DB52C4">
      <w:pPr>
        <w:pStyle w:val="ListParagraph"/>
        <w:ind w:left="0"/>
        <w:jc w:val="both"/>
      </w:pPr>
      <w:r>
        <w:t xml:space="preserve">59. Манипулирование как реализация корыстных интересов. </w:t>
      </w:r>
    </w:p>
    <w:p w:rsidR="00AE117E" w:rsidRDefault="00AE117E" w:rsidP="00DB52C4">
      <w:pPr>
        <w:pStyle w:val="ListParagraph"/>
        <w:ind w:left="0"/>
        <w:jc w:val="both"/>
      </w:pPr>
      <w:r>
        <w:t xml:space="preserve">60. Виды манипулирования - экономическое, политическое, бюрократическое, идеологическое, психологическое. </w:t>
      </w:r>
    </w:p>
    <w:p w:rsidR="00AE117E" w:rsidRDefault="00AE117E" w:rsidP="00DB52C4">
      <w:pPr>
        <w:pStyle w:val="ListParagraph"/>
        <w:ind w:left="0"/>
        <w:jc w:val="both"/>
      </w:pPr>
      <w:r>
        <w:t xml:space="preserve">61. Понятие и природа конфликтных ситуаций в организации. </w:t>
      </w:r>
    </w:p>
    <w:p w:rsidR="00AE117E" w:rsidRDefault="00AE117E" w:rsidP="00DB52C4">
      <w:pPr>
        <w:pStyle w:val="ListParagraph"/>
        <w:ind w:left="0"/>
        <w:jc w:val="both"/>
      </w:pPr>
      <w:r>
        <w:t xml:space="preserve">62. Типология конфликтов. </w:t>
      </w:r>
    </w:p>
    <w:p w:rsidR="00AE117E" w:rsidRPr="00DB52C4" w:rsidRDefault="00AE117E" w:rsidP="00DB52C4">
      <w:pPr>
        <w:pStyle w:val="ListParagraph"/>
        <w:ind w:left="0"/>
        <w:jc w:val="both"/>
      </w:pPr>
      <w:r>
        <w:t>63. Основы управления конфликтом.</w:t>
      </w:r>
    </w:p>
    <w:p w:rsidR="00AE117E" w:rsidRDefault="00AE117E" w:rsidP="00DB52C4">
      <w:pPr>
        <w:pStyle w:val="ListParagraph"/>
        <w:ind w:left="0"/>
        <w:jc w:val="both"/>
      </w:pPr>
      <w:r>
        <w:t>64.</w:t>
      </w:r>
      <w:r w:rsidRPr="00DB52C4">
        <w:t xml:space="preserve">Этапы разрешения конфликта. </w:t>
      </w:r>
    </w:p>
    <w:p w:rsidR="00AE117E" w:rsidRPr="00DB52C4" w:rsidRDefault="00AE117E" w:rsidP="00DB52C4">
      <w:pPr>
        <w:pStyle w:val="ListParagraph"/>
        <w:ind w:left="0"/>
        <w:jc w:val="both"/>
      </w:pPr>
      <w:r>
        <w:t xml:space="preserve">65. </w:t>
      </w:r>
      <w:r w:rsidRPr="00DB52C4">
        <w:t>Основные параметры конфликтного поведения в структурной модели конфликта.</w:t>
      </w:r>
    </w:p>
    <w:p w:rsidR="00AE117E" w:rsidRDefault="00AE117E" w:rsidP="00C65844">
      <w:pPr>
        <w:pStyle w:val="ListParagraph"/>
        <w:ind w:left="0"/>
        <w:jc w:val="both"/>
        <w:rPr>
          <w:b/>
        </w:rPr>
      </w:pPr>
    </w:p>
    <w:p w:rsidR="00AE117E" w:rsidRDefault="00AE117E" w:rsidP="00EA4D93">
      <w:pPr>
        <w:pStyle w:val="ListParagraph"/>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E117E" w:rsidRDefault="00AE117E" w:rsidP="00EA4D93">
      <w:pPr>
        <w:pStyle w:val="ListParagraph"/>
        <w:ind w:left="0" w:firstLine="709"/>
        <w:jc w:val="both"/>
        <w:rPr>
          <w:u w:val="single"/>
        </w:rPr>
      </w:pPr>
    </w:p>
    <w:p w:rsidR="00AE117E" w:rsidRPr="00044158" w:rsidRDefault="00AE117E" w:rsidP="00044158">
      <w:pPr>
        <w:pStyle w:val="ListParagraph"/>
        <w:ind w:left="0" w:firstLine="709"/>
        <w:jc w:val="center"/>
        <w:rPr>
          <w:b/>
          <w:i/>
        </w:rPr>
      </w:pPr>
      <w:r w:rsidRPr="00044158">
        <w:rPr>
          <w:b/>
          <w:i/>
        </w:rPr>
        <w:t>Решение ситуационных задач</w:t>
      </w:r>
    </w:p>
    <w:p w:rsidR="00AE117E" w:rsidRPr="008C5F06" w:rsidRDefault="00AE117E" w:rsidP="00044158">
      <w:pPr>
        <w:pStyle w:val="ListParagraph"/>
        <w:ind w:left="0" w:firstLine="709"/>
        <w:jc w:val="center"/>
        <w:rPr>
          <w:i/>
        </w:rPr>
      </w:pPr>
    </w:p>
    <w:p w:rsidR="00AE117E" w:rsidRPr="008C5F06" w:rsidRDefault="00AE117E" w:rsidP="008C5F06">
      <w:pPr>
        <w:pStyle w:val="ListParagraph"/>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AE117E" w:rsidRPr="008C5F06" w:rsidRDefault="00AE117E" w:rsidP="008C5F06">
      <w:pPr>
        <w:pStyle w:val="ListParagraph"/>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AE117E" w:rsidRPr="008C5F06" w:rsidRDefault="00AE117E" w:rsidP="008C5F06">
      <w:pPr>
        <w:pStyle w:val="ListParagraph"/>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AE117E" w:rsidRPr="008C5F06" w:rsidRDefault="00AE117E" w:rsidP="008C5F06">
      <w:pPr>
        <w:pStyle w:val="ListParagraph"/>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AE117E" w:rsidRPr="008C5F06" w:rsidRDefault="00AE117E" w:rsidP="008C5F06">
      <w:pPr>
        <w:pStyle w:val="ListParagraph"/>
        <w:ind w:left="0" w:firstLine="709"/>
        <w:jc w:val="both"/>
      </w:pPr>
      <w:r w:rsidRPr="008C5F06">
        <w:t>Определите темперамент подчиненного, с кем он совместим. Укажите, какиемотиваторы следует для него использовать.</w:t>
      </w:r>
    </w:p>
    <w:p w:rsidR="00AE117E" w:rsidRPr="008C5F06" w:rsidRDefault="00AE117E" w:rsidP="008C5F06">
      <w:pPr>
        <w:pStyle w:val="ListParagraph"/>
        <w:ind w:left="0" w:firstLine="709"/>
        <w:jc w:val="both"/>
      </w:pPr>
    </w:p>
    <w:p w:rsidR="00AE117E" w:rsidRPr="008C5F06" w:rsidRDefault="00AE117E" w:rsidP="008C5F06">
      <w:pPr>
        <w:pStyle w:val="ListParagraph"/>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AE117E" w:rsidRPr="008C5F06" w:rsidRDefault="00AE117E" w:rsidP="008C5F06">
      <w:pPr>
        <w:pStyle w:val="ListParagraph"/>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AE117E" w:rsidRPr="008C5F06" w:rsidRDefault="00AE117E" w:rsidP="008C5F06">
      <w:pPr>
        <w:pStyle w:val="ListParagraph"/>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AE117E" w:rsidRPr="008C5F06" w:rsidRDefault="00AE117E" w:rsidP="008C5F06">
      <w:pPr>
        <w:pStyle w:val="ListParagraph"/>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AE117E" w:rsidRPr="008C5F06" w:rsidRDefault="00AE117E" w:rsidP="008C5F06">
      <w:pPr>
        <w:pStyle w:val="ListParagraph"/>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AE117E" w:rsidRPr="008C5F06" w:rsidRDefault="00AE117E" w:rsidP="008C5F06">
      <w:pPr>
        <w:pStyle w:val="ListParagraph"/>
        <w:ind w:left="0" w:firstLine="709"/>
        <w:jc w:val="both"/>
      </w:pPr>
      <w:r w:rsidRPr="008C5F06">
        <w:t>Определите темперамент подчиненного, с кем он совместим. Укажите, какиемотиваторы следует для него использовать.</w:t>
      </w:r>
    </w:p>
    <w:p w:rsidR="00AE117E" w:rsidRPr="008C5F06" w:rsidRDefault="00AE117E" w:rsidP="008C5F06">
      <w:pPr>
        <w:pStyle w:val="ListParagraph"/>
        <w:ind w:left="0" w:firstLine="709"/>
        <w:jc w:val="both"/>
      </w:pPr>
    </w:p>
    <w:p w:rsidR="00AE117E" w:rsidRPr="008C5F06" w:rsidRDefault="00AE117E" w:rsidP="008C5F06">
      <w:pPr>
        <w:pStyle w:val="ListParagraph"/>
        <w:ind w:left="0" w:firstLine="709"/>
        <w:jc w:val="both"/>
      </w:pPr>
      <w:r w:rsidRPr="008C5F06">
        <w:rPr>
          <w:b/>
        </w:rPr>
        <w:t>Задание 3.</w:t>
      </w:r>
      <w:r w:rsidRPr="008C5F06">
        <w:t xml:space="preserve"> Ситуации для анализа</w:t>
      </w:r>
    </w:p>
    <w:p w:rsidR="00AE117E" w:rsidRPr="008C5F06" w:rsidRDefault="00AE117E" w:rsidP="008C5F06">
      <w:pPr>
        <w:pStyle w:val="ListParagraph"/>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AE117E" w:rsidRPr="008C5F06" w:rsidRDefault="00AE117E" w:rsidP="008C5F06">
      <w:pPr>
        <w:pStyle w:val="ListParagraph"/>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AE117E" w:rsidRPr="008C5F06" w:rsidRDefault="00AE117E" w:rsidP="008C5F06">
      <w:pPr>
        <w:pStyle w:val="ListParagraph"/>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AE117E" w:rsidRPr="008C5F06" w:rsidRDefault="00AE117E" w:rsidP="008C5F06">
      <w:pPr>
        <w:pStyle w:val="ListParagraph"/>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AE117E" w:rsidRPr="008C5F06" w:rsidRDefault="00AE117E" w:rsidP="008C5F06">
      <w:pPr>
        <w:pStyle w:val="ListParagraph"/>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AE117E" w:rsidRPr="008C5F06" w:rsidRDefault="00AE117E" w:rsidP="008C5F06">
      <w:pPr>
        <w:pStyle w:val="ListParagraph"/>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AE117E" w:rsidRDefault="00AE117E" w:rsidP="008C5F06">
      <w:pPr>
        <w:pStyle w:val="ListParagraph"/>
        <w:ind w:left="0" w:firstLine="709"/>
        <w:jc w:val="both"/>
        <w:rPr>
          <w:b/>
        </w:rPr>
      </w:pPr>
    </w:p>
    <w:p w:rsidR="00AE117E" w:rsidRPr="008C5F06" w:rsidRDefault="00AE117E" w:rsidP="008C5F06">
      <w:pPr>
        <w:pStyle w:val="ListParagraph"/>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AE117E" w:rsidRPr="008C5F06" w:rsidRDefault="00AE117E" w:rsidP="008C5F06">
      <w:pPr>
        <w:pStyle w:val="ListParagraph"/>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AE117E" w:rsidRPr="008C5F06" w:rsidRDefault="00AE117E" w:rsidP="008C5F06">
      <w:pPr>
        <w:pStyle w:val="ListParagraph"/>
        <w:ind w:left="0" w:firstLine="709"/>
        <w:jc w:val="both"/>
      </w:pPr>
      <w:r w:rsidRPr="008C5F06">
        <w:t>Укажите, что Вы скажете своему коллеге.</w:t>
      </w:r>
    </w:p>
    <w:p w:rsidR="00AE117E" w:rsidRPr="008C5F06" w:rsidRDefault="00AE117E" w:rsidP="008C5F06">
      <w:pPr>
        <w:pStyle w:val="ListParagraph"/>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AE117E" w:rsidRPr="008C5F06" w:rsidRDefault="00AE117E" w:rsidP="008C5F06">
      <w:pPr>
        <w:pStyle w:val="ListParagraph"/>
        <w:ind w:left="0" w:firstLine="709"/>
        <w:jc w:val="both"/>
      </w:pPr>
      <w:r w:rsidRPr="008C5F06">
        <w:t>Укажите, что Вы скажете своему начальнику.</w:t>
      </w:r>
    </w:p>
    <w:p w:rsidR="00AE117E" w:rsidRPr="008C5F06" w:rsidRDefault="00AE117E" w:rsidP="008C5F06">
      <w:pPr>
        <w:pStyle w:val="ListParagraph"/>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AE117E" w:rsidRPr="008C5F06" w:rsidRDefault="00AE117E" w:rsidP="008C5F06">
      <w:pPr>
        <w:pStyle w:val="ListParagraph"/>
        <w:ind w:left="0" w:firstLine="709"/>
        <w:jc w:val="both"/>
      </w:pPr>
      <w:r w:rsidRPr="008C5F06">
        <w:t>Укажите, что Вы ответите.</w:t>
      </w:r>
    </w:p>
    <w:p w:rsidR="00AE117E" w:rsidRPr="008C5F06" w:rsidRDefault="00AE117E" w:rsidP="008C5F06">
      <w:pPr>
        <w:pStyle w:val="ListParagraph"/>
        <w:ind w:left="0" w:firstLine="709"/>
        <w:jc w:val="both"/>
      </w:pPr>
    </w:p>
    <w:p w:rsidR="00AE117E" w:rsidRPr="008C5F06" w:rsidRDefault="00AE117E" w:rsidP="008C5F06">
      <w:pPr>
        <w:pStyle w:val="ListParagraph"/>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AE117E" w:rsidRPr="008C5F06" w:rsidRDefault="00AE117E" w:rsidP="008C5F06">
      <w:pPr>
        <w:pStyle w:val="ListParagraph"/>
        <w:ind w:left="0" w:firstLine="709"/>
        <w:jc w:val="both"/>
      </w:pPr>
      <w:r w:rsidRPr="008C5F06">
        <w:t>Укажите, какие способы уменьшения ролевого напряжения замужней работающей женщины Вы можете предложить.</w:t>
      </w:r>
    </w:p>
    <w:p w:rsidR="00AE117E" w:rsidRDefault="00AE117E" w:rsidP="00C65844">
      <w:pPr>
        <w:pStyle w:val="ListParagraph"/>
        <w:ind w:left="0"/>
        <w:jc w:val="both"/>
        <w:rPr>
          <w:b/>
        </w:rPr>
      </w:pPr>
    </w:p>
    <w:p w:rsidR="00AE117E" w:rsidRPr="008C5F06" w:rsidRDefault="00AE117E" w:rsidP="008C5F06">
      <w:pPr>
        <w:ind w:firstLine="709"/>
        <w:jc w:val="both"/>
        <w:rPr>
          <w:rStyle w:val="FontStyle53"/>
          <w:b w:val="0"/>
          <w:bCs/>
          <w:color w:val="000000"/>
          <w:sz w:val="24"/>
        </w:rPr>
      </w:pPr>
      <w:r w:rsidRPr="008C5F06">
        <w:rPr>
          <w:b/>
          <w:i/>
          <w:iCs/>
        </w:rPr>
        <w:t xml:space="preserve">Задание 7. </w:t>
      </w:r>
      <w:r w:rsidRPr="008C5F06">
        <w:rPr>
          <w:rStyle w:val="FontStyle53"/>
          <w:b w:val="0"/>
          <w:bCs/>
          <w:color w:val="000000"/>
          <w:sz w:val="24"/>
        </w:rPr>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AE117E" w:rsidRPr="008C5F06" w:rsidRDefault="00AE117E"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AE117E" w:rsidRPr="008C5F06" w:rsidRDefault="00AE117E" w:rsidP="008C5F06">
      <w:pPr>
        <w:ind w:firstLine="709"/>
        <w:jc w:val="both"/>
        <w:rPr>
          <w:rStyle w:val="FontStyle53"/>
          <w:b w:val="0"/>
          <w:bCs/>
          <w:color w:val="000000"/>
          <w:sz w:val="24"/>
        </w:rPr>
      </w:pPr>
    </w:p>
    <w:p w:rsidR="00AE117E" w:rsidRPr="008C5F06" w:rsidRDefault="00AE117E" w:rsidP="008C5F06">
      <w:pPr>
        <w:ind w:firstLine="709"/>
        <w:jc w:val="both"/>
        <w:rPr>
          <w:rStyle w:val="FontStyle53"/>
          <w:b w:val="0"/>
          <w:bCs/>
          <w:color w:val="000000"/>
          <w:sz w:val="24"/>
        </w:rPr>
      </w:pPr>
      <w:r w:rsidRPr="008C5F06">
        <w:rPr>
          <w:rStyle w:val="FontStyle53"/>
          <w:bCs/>
          <w:i/>
          <w:color w:val="000000"/>
          <w:sz w:val="24"/>
        </w:rPr>
        <w:t>Задание 3.</w:t>
      </w:r>
      <w:r w:rsidRPr="008C5F06">
        <w:rPr>
          <w:rStyle w:val="FontStyle53"/>
          <w:b w:val="0"/>
          <w:bCs/>
          <w:color w:val="000000"/>
          <w:sz w:val="24"/>
        </w:rPr>
        <w:t xml:space="preserve"> В течение всей жизни Александр Македонский не раз оказывался в ситуации, когда, казалось бы, развитие события, исход боя и т.д. зависели от внешних сил, управлять которыми не представлялось возможным, то есть, по сути, зависели от воли случая. Но, как правило, всегда в таких ситуациях он умел находить решения, которые при благоприятном стечении обстоятельств могли привести к благополучному исходу. Приведем в качестве примера некоторые из них.</w:t>
      </w:r>
    </w:p>
    <w:p w:rsidR="00AE117E" w:rsidRPr="008C5F06" w:rsidRDefault="00AE117E" w:rsidP="008C5F06">
      <w:pPr>
        <w:ind w:firstLine="709"/>
        <w:jc w:val="both"/>
        <w:rPr>
          <w:rStyle w:val="FontStyle53"/>
          <w:b w:val="0"/>
          <w:bCs/>
          <w:color w:val="000000"/>
          <w:sz w:val="24"/>
        </w:rPr>
      </w:pPr>
      <w:r w:rsidRPr="008C5F06">
        <w:rPr>
          <w:rStyle w:val="FontStyle53"/>
          <w:bCs/>
          <w:color w:val="000000"/>
          <w:sz w:val="24"/>
          <w:u w:val="single"/>
        </w:rPr>
        <w:t>Ситуация 3.1</w:t>
      </w:r>
      <w:r w:rsidRPr="008C5F06">
        <w:rPr>
          <w:rStyle w:val="FontStyle53"/>
          <w:b w:val="0"/>
          <w:bCs/>
          <w:color w:val="000000"/>
          <w:sz w:val="24"/>
        </w:rPr>
        <w:t xml:space="preserve"> Битва при границе. Это было непосредственное соприкосновение македонских войск с персидской армией, столкновение двух разных военных школ своего времени, двух кодексов чести, двух мировоззрений. Персидские военачальники знали, что македонское войско высадилось в Азии, преодолев Геллеспонтській пролив, и ждали его у Граника, где и произошла знаменитая битва. Александр Македонский, подойдя вплотную к расположению вражеского войска, не дал солдатам отдохнуть, а сразу велел начинать бой, нарушая принятые традиции ведения боевых действий. Зато он остался верен своему принципу двойной неожиданности.</w:t>
      </w:r>
    </w:p>
    <w:p w:rsidR="00AE117E" w:rsidRPr="008C5F06" w:rsidRDefault="00AE117E" w:rsidP="008C5F06">
      <w:pPr>
        <w:ind w:firstLine="709"/>
        <w:jc w:val="both"/>
        <w:rPr>
          <w:rStyle w:val="FontStyle53"/>
          <w:b w:val="0"/>
          <w:bCs/>
          <w:color w:val="000000"/>
          <w:sz w:val="24"/>
        </w:rPr>
      </w:pPr>
      <w:r w:rsidRPr="008C5F06">
        <w:rPr>
          <w:rStyle w:val="FontStyle53"/>
          <w:bCs/>
          <w:color w:val="000000"/>
          <w:sz w:val="24"/>
          <w:u w:val="single"/>
        </w:rPr>
        <w:t>Ситуация 3.2.</w:t>
      </w:r>
      <w:r w:rsidRPr="008C5F06">
        <w:rPr>
          <w:rStyle w:val="FontStyle53"/>
          <w:b w:val="0"/>
          <w:bCs/>
          <w:color w:val="000000"/>
          <w:sz w:val="24"/>
        </w:rPr>
        <w:t xml:space="preserve"> Море отступило. Александр Македонский решил, также вопреки традициям, использовать зимний период для того, чтобы обеспечить более благоприятную расстановку сил в боевых действиях летней кампании. Необходимо было совершить переход от Фаселиды к Памфилии через труднопроходимые горы. По этому пути он отправил свои основные войска. Однако этот же путь можно было викона ты вдоль побережья по узкой тропе под нависающей над морем скалой. При южном ветре тропинку заливало водой. А в этот период как раз дули южные ветры, и пройти по этому пути считалось у местного населения безумием.</w:t>
      </w:r>
    </w:p>
    <w:p w:rsidR="00AE117E" w:rsidRPr="008C5F06" w:rsidRDefault="00AE117E" w:rsidP="008C5F06">
      <w:pPr>
        <w:ind w:firstLine="709"/>
        <w:jc w:val="both"/>
        <w:rPr>
          <w:rStyle w:val="FontStyle53"/>
          <w:b w:val="0"/>
          <w:bCs/>
          <w:color w:val="000000"/>
          <w:sz w:val="24"/>
        </w:rPr>
      </w:pPr>
      <w:r w:rsidRPr="008C5F06">
        <w:rPr>
          <w:rStyle w:val="FontStyle53"/>
          <w:bCs/>
          <w:color w:val="000000"/>
          <w:sz w:val="24"/>
          <w:u w:val="single"/>
        </w:rPr>
        <w:t>Ситуация 3.3.</w:t>
      </w:r>
      <w:r w:rsidRPr="008C5F06">
        <w:rPr>
          <w:rStyle w:val="FontStyle53"/>
          <w:b w:val="0"/>
          <w:bCs/>
          <w:color w:val="000000"/>
          <w:sz w:val="24"/>
        </w:rPr>
        <w:t xml:space="preserve"> Битва при заливе Исса. В 333 г. до н. э. в битве между македонской и персидской армиями при заливе Исса на побережье Средиземного моря решалась судьба Передней Азии. В этой битве Александру Македонскому впервые противостоял сам великий царь Персидской империи Дарий. Расположение и соотношение сил было такое, что победа должна была остаться за тем, кто первым прорвет расположение войск противника. У войск Дария булла значительное, в 2-3 раза, преимущество в численности, в то же время войска Александра Македонского были несколько удачнее расположены.</w:t>
      </w:r>
    </w:p>
    <w:p w:rsidR="00AE117E" w:rsidRPr="008C5F06" w:rsidRDefault="00AE117E"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xml:space="preserve"> Оцените описанные выше управленческие ситуации, в которых Александру Македонскому пришлось принимать решения, от которых зависело многое и прежде всего — результат борьбы с могущественной Персидской империей. Какие решения в этих управленческих ситуациях следовало бы, с вашей точки зрения, принять главнокомандующему македонской армии?</w:t>
      </w:r>
    </w:p>
    <w:p w:rsidR="00AE117E" w:rsidRDefault="00AE117E" w:rsidP="00C65844">
      <w:pPr>
        <w:pStyle w:val="ListParagraph"/>
        <w:ind w:left="0"/>
        <w:jc w:val="both"/>
        <w:rPr>
          <w:b/>
        </w:rPr>
      </w:pPr>
    </w:p>
    <w:p w:rsidR="00AE117E" w:rsidRPr="008C5F06" w:rsidRDefault="00AE117E" w:rsidP="008C5F06">
      <w:pPr>
        <w:pStyle w:val="ListParagraph"/>
        <w:ind w:left="0" w:firstLine="709"/>
        <w:jc w:val="both"/>
      </w:pPr>
      <w:r w:rsidRPr="008C5F06">
        <w:rPr>
          <w:b/>
        </w:rPr>
        <w:t xml:space="preserve">Задание </w:t>
      </w:r>
      <w:r>
        <w:rPr>
          <w:b/>
        </w:rPr>
        <w:t>8</w:t>
      </w:r>
      <w:r w:rsidRPr="008C5F06">
        <w:rPr>
          <w:b/>
        </w:rPr>
        <w:t xml:space="preserve">. </w:t>
      </w:r>
      <w:r w:rsidRPr="008C5F06">
        <w:t>Разбор конкретной ситуации «Генри Форд и Слоун»</w:t>
      </w:r>
    </w:p>
    <w:p w:rsidR="00AE117E" w:rsidRPr="008C5F06" w:rsidRDefault="00AE117E" w:rsidP="008C5F06">
      <w:pPr>
        <w:pStyle w:val="ListParagraph"/>
        <w:ind w:left="0" w:firstLine="709"/>
        <w:jc w:val="both"/>
      </w:pPr>
      <w:r w:rsidRPr="008C5F06">
        <w:t>Г. Форд и А.П. Слоун были великими руководителями. Они противостояли друг другу в 20-х гг. ХХ века, когда впервые возникла концепция управления.</w:t>
      </w:r>
    </w:p>
    <w:p w:rsidR="00AE117E" w:rsidRPr="008C5F06" w:rsidRDefault="00AE117E" w:rsidP="008C5F06">
      <w:pPr>
        <w:pStyle w:val="ListParagraph"/>
        <w:ind w:left="0" w:firstLine="709"/>
        <w:jc w:val="both"/>
      </w:pPr>
      <w:r w:rsidRPr="008C5F06">
        <w:t>Г. Форд представлял собой прототип авторитарного предпринимателя прошлого: склонный к одиночеству, в высшей мере своевольный, всегда настаивающий на собственном пути, презирающий теории и «бессмысленное» чтение книг, он считал своих служащих «помощниками». Если «помощник» осмеливался перечить Форду или самостоятельно принимать важное решение, то он обычно лишался работы. На фирме FordMotors только один человек приминал решения, не считаясь с последствиями, - он сам. Форд расценил предложение А.П. Слоуна о реорганизации FordMotors следующим образом: «картинка с развесистой клюквой посередине. Человек вынужден слоняться взад-вперед, и от ответственности каждый увиливает, следуя мудрости лентяев, что две головы лучше одной».</w:t>
      </w:r>
    </w:p>
    <w:p w:rsidR="00AE117E" w:rsidRPr="008C5F06" w:rsidRDefault="00AE117E" w:rsidP="008C5F06">
      <w:pPr>
        <w:pStyle w:val="ListParagraph"/>
        <w:ind w:left="0" w:firstLine="709"/>
        <w:jc w:val="both"/>
      </w:pPr>
      <w:r w:rsidRPr="008C5F06">
        <w:t>Общие же принципы Форда были суммированы в одной фразе: «Любой покупатель может получить автомобиль любого цвета, какого пожелает, пока автомобиль остается черным».</w:t>
      </w:r>
    </w:p>
    <w:p w:rsidR="00AE117E" w:rsidRPr="008C5F06" w:rsidRDefault="00AE117E" w:rsidP="008C5F06">
      <w:pPr>
        <w:pStyle w:val="ListParagraph"/>
        <w:ind w:left="0" w:firstLine="709"/>
        <w:jc w:val="both"/>
      </w:pPr>
      <w:r w:rsidRPr="008C5F06">
        <w:t>У Г. Форда, было достаточно оснований насмехаться над новомодными идеями Слоуна для фирмы GeneralMotors: Г. Форд сделал свою модель Т настолько дешевой, что ее мог купить практически любой работающий человек. Примерно за 12 лет он превратил крошечную компанию в гигантскую отрасль, изменившую американское общество. Более того, он сделал это постигнув, как построить автомобиль, продаваемый всего за 290 долл., платя при этом своим рабочим одну из самых высоких ставок того времени - 5 долл. В неделю. В 1921 г. FordMotors контролировала 56% рынка легковых автомобилей США и заодно почти весь мировой рынок. Фирма GeneralMotors, которая в то время была конгломератом из нескольких небольших полунезависимых компаний, хаотично перемешанных за проволочной оградой, располагала всего 13% рынка и была на пути к банкротству.</w:t>
      </w:r>
    </w:p>
    <w:p w:rsidR="00AE117E" w:rsidRPr="008C5F06" w:rsidRDefault="00AE117E" w:rsidP="008C5F06">
      <w:pPr>
        <w:pStyle w:val="ListParagraph"/>
        <w:ind w:left="0" w:firstLine="709"/>
        <w:jc w:val="both"/>
      </w:pPr>
      <w:r w:rsidRPr="008C5F06">
        <w:t>К счастью, семья Дюпонов ради спасения огромных капиталовложений в акции GeneralMotors приняла на себя ведение ее дел, пока крах еще не стал реальностью. П.С. Дюпон, сам последовательный сторонник методов современного управления, назначил президентом фирмы А.П. Слоуна. Тот быстро превратил в реальность планы, над которыми насмехался Г. Форд, тем самым введя в практику то, что до сих пор остается главным принципом управления крупными компаниями.реорганизованная GeneralMotors располагала сильной и крупной группой управления, а множество людей получили право самостоятельно принимать важные решения. Слоун как личность был полной противоположностью Г. Форда. Его любимыми словами стали «концепция», «методология» и «рациональность». Человек не слонялся «взад-вперед» как предсказывал Г. Форд, напротив, на каждого руководителя были возложены определенные обязанности и каждому руководителю была дана свобода делать все, что необходимо для их выполнения. Важно и то, что Слоун разработал хитроумную систему контроля, позволявшую ему и другим руководителям высшего уровня всегда быть в курсе того, что происходит в их гигантской организации. В то время как FordMotors была верна своей черной модели Т и традиции, согласно которой босс подает команды, а остальные выполняют, правленческая команда Слоуна быстро воплотила в жизнь новые концепции в соответствии с изменяющимися потребностями американцев. Фирма GeneralMotors ввела в практику частые замены моделей, предлагая потребителю широкий ассортимент стилевых и цветовых оформлений, а также доступный кредит. Доля FordMotors на рынке резко сократилась, а рейтинг ее руководителей скоро снизился. В 1927 году фирма была вынуждена остановить сборочный конвейер, чтобы переоснастить его под выпуск запоздавшей модели А. Это позволило фирме GeneralMotors захватить 43,5% автомобильного рынка, оставив FordMotors менее 10%. Несмотря на жесткий урок, Форд так и не смог прозреть. Вместо того, чтобы учиться на опыте GeneralMotors, он продолжал действовать в соответствии с традициями. В следующие 20 лет его компания едва удерживалась на третьем месте в автомобильной промышленности США и почти каждый год несла финансовые потери. От банкротства ее спасло лишь обращение к резерву наличности в 1 млрд долл., который Г. Форд скопил в удачные времена.</w:t>
      </w:r>
    </w:p>
    <w:p w:rsidR="00AE117E" w:rsidRPr="008C5F06" w:rsidRDefault="00AE117E" w:rsidP="008C5F06">
      <w:pPr>
        <w:pStyle w:val="ListParagraph"/>
        <w:ind w:left="0" w:firstLine="709"/>
        <w:jc w:val="both"/>
      </w:pPr>
      <w:r w:rsidRPr="008C5F06">
        <w:t>Контрольные вопросы:</w:t>
      </w:r>
    </w:p>
    <w:p w:rsidR="00AE117E" w:rsidRPr="008C5F06" w:rsidRDefault="00AE117E" w:rsidP="008C5F06">
      <w:pPr>
        <w:pStyle w:val="ListParagraph"/>
        <w:ind w:left="0" w:firstLine="709"/>
        <w:jc w:val="both"/>
      </w:pPr>
      <w:r w:rsidRPr="008C5F06">
        <w:t>1. В чем заключались причины успеха компании FordMotorsв начале 20-х гг.</w:t>
      </w:r>
    </w:p>
    <w:p w:rsidR="00AE117E" w:rsidRPr="008C5F06" w:rsidRDefault="00AE117E" w:rsidP="008C5F06">
      <w:pPr>
        <w:pStyle w:val="ListParagraph"/>
        <w:ind w:left="0" w:firstLine="709"/>
        <w:jc w:val="both"/>
      </w:pPr>
      <w:r w:rsidRPr="008C5F06">
        <w:t>ХХ века?</w:t>
      </w:r>
    </w:p>
    <w:p w:rsidR="00AE117E" w:rsidRPr="008C5F06" w:rsidRDefault="00AE117E" w:rsidP="008C5F06">
      <w:pPr>
        <w:pStyle w:val="ListParagraph"/>
        <w:ind w:left="0" w:firstLine="709"/>
        <w:jc w:val="both"/>
      </w:pPr>
      <w:r w:rsidRPr="008C5F06">
        <w:t>2. Что позволило компании GeneralMotors в 1927 г. занять лидирующие позиции на рынке, оставив далеко позади конкурентов?</w:t>
      </w:r>
    </w:p>
    <w:p w:rsidR="00AE117E" w:rsidRPr="008C5F06" w:rsidRDefault="00AE117E" w:rsidP="008C5F06">
      <w:pPr>
        <w:pStyle w:val="ListParagraph"/>
        <w:ind w:left="0" w:firstLine="709"/>
        <w:jc w:val="both"/>
      </w:pPr>
      <w:r w:rsidRPr="008C5F06">
        <w:t>3. Сравните стили управления Г. Форда и А.П. Слоуна. В чем их отличия?</w:t>
      </w:r>
    </w:p>
    <w:p w:rsidR="00AE117E" w:rsidRPr="008C5F06" w:rsidRDefault="00AE117E" w:rsidP="008C5F06">
      <w:pPr>
        <w:pStyle w:val="ListParagraph"/>
        <w:ind w:left="0" w:firstLine="709"/>
        <w:jc w:val="both"/>
      </w:pPr>
      <w:r w:rsidRPr="008C5F06">
        <w:t>4. Как вы относитесь к тезису «В разное время и при разных условиях необходимы различные стили управления организациями»?</w:t>
      </w:r>
    </w:p>
    <w:p w:rsidR="00AE117E" w:rsidRPr="008C5F06" w:rsidRDefault="00AE117E" w:rsidP="008C5F06">
      <w:pPr>
        <w:pStyle w:val="ListParagraph"/>
        <w:ind w:left="0" w:firstLine="709"/>
        <w:jc w:val="both"/>
      </w:pPr>
      <w:r w:rsidRPr="008C5F06">
        <w:t>5. Кто из руководителей в наибольшей степени соответствовал условиями того времени и почему?</w:t>
      </w:r>
    </w:p>
    <w:p w:rsidR="00AE117E" w:rsidRDefault="00AE117E" w:rsidP="00785B15">
      <w:pPr>
        <w:pStyle w:val="ListParagraph"/>
        <w:spacing w:line="120" w:lineRule="auto"/>
        <w:ind w:left="0"/>
        <w:jc w:val="both"/>
        <w:rPr>
          <w:b/>
        </w:rPr>
      </w:pPr>
    </w:p>
    <w:p w:rsidR="00AE117E" w:rsidRPr="003D364A" w:rsidRDefault="00AE117E" w:rsidP="003D364A">
      <w:pPr>
        <w:pStyle w:val="ListParagraph"/>
        <w:ind w:left="0" w:firstLine="709"/>
        <w:jc w:val="both"/>
      </w:pPr>
      <w:r w:rsidRPr="003D364A">
        <w:rPr>
          <w:b/>
        </w:rPr>
        <w:t>Задание 9.</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AE117E" w:rsidRPr="003D364A" w:rsidRDefault="00AE117E" w:rsidP="003D364A">
      <w:pPr>
        <w:pStyle w:val="ListParagraph"/>
        <w:ind w:left="0" w:firstLine="709"/>
        <w:jc w:val="both"/>
      </w:pPr>
    </w:p>
    <w:p w:rsidR="00AE117E" w:rsidRPr="003D364A" w:rsidRDefault="00AE117E" w:rsidP="003D364A">
      <w:pPr>
        <w:pStyle w:val="ListParagraph"/>
        <w:ind w:left="0" w:firstLine="709"/>
        <w:jc w:val="both"/>
      </w:pPr>
      <w:r w:rsidRPr="003D364A">
        <w:rPr>
          <w:b/>
        </w:rPr>
        <w:t>Задание 10.</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AE117E" w:rsidRPr="003D364A" w:rsidRDefault="00AE117E" w:rsidP="003D364A">
      <w:pPr>
        <w:pStyle w:val="ListParagraph"/>
        <w:ind w:left="0" w:firstLine="709"/>
        <w:jc w:val="both"/>
      </w:pPr>
      <w:r w:rsidRPr="003D364A">
        <w:t>Каким образом Вы будете действовать в данной ситуации?</w:t>
      </w:r>
    </w:p>
    <w:p w:rsidR="00AE117E" w:rsidRDefault="00AE117E" w:rsidP="002F590D">
      <w:pPr>
        <w:pStyle w:val="ListParagraph"/>
        <w:spacing w:line="120" w:lineRule="auto"/>
        <w:ind w:left="0"/>
        <w:jc w:val="both"/>
        <w:rPr>
          <w:b/>
        </w:rPr>
      </w:pPr>
    </w:p>
    <w:p w:rsidR="00AE117E" w:rsidRDefault="00AE117E" w:rsidP="00044158">
      <w:pPr>
        <w:pStyle w:val="ListParagraph"/>
        <w:ind w:left="0"/>
        <w:jc w:val="center"/>
        <w:rPr>
          <w:b/>
          <w:i/>
        </w:rPr>
      </w:pPr>
      <w:bookmarkStart w:id="0" w:name="_GoBack"/>
      <w:r w:rsidRPr="00044158">
        <w:rPr>
          <w:b/>
          <w:i/>
        </w:rPr>
        <w:t>Проблемно-аналитические задания</w:t>
      </w:r>
    </w:p>
    <w:p w:rsidR="00AE117E" w:rsidRDefault="00AE117E" w:rsidP="002F590D">
      <w:pPr>
        <w:pStyle w:val="ListParagraph"/>
        <w:spacing w:line="120" w:lineRule="auto"/>
        <w:ind w:left="0"/>
        <w:jc w:val="center"/>
        <w:rPr>
          <w:b/>
          <w:i/>
        </w:rPr>
      </w:pPr>
    </w:p>
    <w:p w:rsidR="00AE117E" w:rsidRPr="00785B15" w:rsidRDefault="00AE117E" w:rsidP="00785B15">
      <w:pPr>
        <w:pStyle w:val="ListParagraph"/>
        <w:ind w:left="0" w:firstLine="709"/>
        <w:jc w:val="both"/>
        <w:rPr>
          <w:b/>
        </w:rPr>
      </w:pPr>
      <w:r w:rsidRPr="00785B15">
        <w:rPr>
          <w:b/>
        </w:rPr>
        <w:t xml:space="preserve">Практическое задание «Социологический практикум по принятию решений лидером-менеджером» </w:t>
      </w:r>
    </w:p>
    <w:p w:rsidR="00AE117E" w:rsidRDefault="00AE117E" w:rsidP="00785B15">
      <w:pPr>
        <w:pStyle w:val="ListParagraph"/>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AE117E" w:rsidRDefault="00AE117E" w:rsidP="00785B15">
      <w:pPr>
        <w:pStyle w:val="ListParagraph"/>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AE117E" w:rsidRPr="00785B15" w:rsidRDefault="00AE117E" w:rsidP="00785B15">
      <w:pPr>
        <w:pStyle w:val="ListParagraph"/>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AE117E" w:rsidRDefault="00AE117E" w:rsidP="00785B15">
      <w:pPr>
        <w:shd w:val="clear" w:color="auto" w:fill="FFFFFF"/>
        <w:jc w:val="right"/>
        <w:rPr>
          <w:bCs/>
          <w:color w:val="000000"/>
        </w:rPr>
      </w:pPr>
      <w:r w:rsidRPr="00785B15">
        <w:rPr>
          <w:bCs/>
          <w:color w:val="000000"/>
        </w:rPr>
        <w:t>Таблица 1</w:t>
      </w:r>
    </w:p>
    <w:p w:rsidR="00AE117E" w:rsidRDefault="00AE117E"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967"/>
        <w:gridCol w:w="708"/>
        <w:gridCol w:w="1987"/>
        <w:gridCol w:w="1277"/>
        <w:gridCol w:w="1277"/>
      </w:tblGrid>
      <w:tr w:rsidR="00AE117E" w:rsidTr="0020232B">
        <w:tc>
          <w:tcPr>
            <w:tcW w:w="4967" w:type="dxa"/>
            <w:vMerge w:val="restart"/>
          </w:tcPr>
          <w:p w:rsidR="00AE117E" w:rsidRPr="00451A3C" w:rsidRDefault="00AE117E" w:rsidP="00365A7C">
            <w:r w:rsidRPr="00451A3C">
              <w:t>Оцените, насколько вы удовлетворены:</w:t>
            </w:r>
          </w:p>
        </w:tc>
        <w:tc>
          <w:tcPr>
            <w:tcW w:w="708" w:type="dxa"/>
            <w:vMerge w:val="restart"/>
          </w:tcPr>
          <w:p w:rsidR="00AE117E" w:rsidRPr="00451A3C" w:rsidRDefault="00AE117E" w:rsidP="00365A7C">
            <w:r w:rsidRPr="00451A3C">
              <w:t>Баллы</w:t>
            </w:r>
          </w:p>
        </w:tc>
        <w:tc>
          <w:tcPr>
            <w:tcW w:w="1987" w:type="dxa"/>
            <w:vMerge w:val="restart"/>
          </w:tcPr>
          <w:p w:rsidR="00AE117E" w:rsidRPr="00451A3C" w:rsidRDefault="00AE117E" w:rsidP="0020232B">
            <w:pPr>
              <w:jc w:val="center"/>
            </w:pPr>
            <w:r w:rsidRPr="00451A3C">
              <w:t>Отметьте самые значимые для вас аспекты (не более шести)</w:t>
            </w:r>
          </w:p>
        </w:tc>
        <w:tc>
          <w:tcPr>
            <w:tcW w:w="2554" w:type="dxa"/>
            <w:gridSpan w:val="2"/>
          </w:tcPr>
          <w:p w:rsidR="00AE117E" w:rsidRDefault="00AE117E" w:rsidP="00365A7C">
            <w:r w:rsidRPr="00451A3C">
              <w:t>Аспекты, состояние которых за последний год</w:t>
            </w:r>
          </w:p>
        </w:tc>
      </w:tr>
      <w:tr w:rsidR="00AE117E" w:rsidTr="0020232B">
        <w:tc>
          <w:tcPr>
            <w:tcW w:w="4967" w:type="dxa"/>
            <w:vMerge/>
          </w:tcPr>
          <w:p w:rsidR="00AE117E" w:rsidRDefault="00AE117E" w:rsidP="0020232B">
            <w:pPr>
              <w:jc w:val="center"/>
            </w:pPr>
          </w:p>
        </w:tc>
        <w:tc>
          <w:tcPr>
            <w:tcW w:w="708" w:type="dxa"/>
            <w:vMerge/>
          </w:tcPr>
          <w:p w:rsidR="00AE117E" w:rsidRDefault="00AE117E" w:rsidP="0020232B">
            <w:pPr>
              <w:jc w:val="center"/>
            </w:pPr>
          </w:p>
        </w:tc>
        <w:tc>
          <w:tcPr>
            <w:tcW w:w="1987" w:type="dxa"/>
            <w:vMerge/>
          </w:tcPr>
          <w:p w:rsidR="00AE117E" w:rsidRDefault="00AE117E" w:rsidP="0020232B">
            <w:pPr>
              <w:jc w:val="center"/>
            </w:pPr>
          </w:p>
        </w:tc>
        <w:tc>
          <w:tcPr>
            <w:tcW w:w="1277" w:type="dxa"/>
          </w:tcPr>
          <w:p w:rsidR="00AE117E" w:rsidRPr="005B5173" w:rsidRDefault="00AE117E" w:rsidP="00365A7C">
            <w:r w:rsidRPr="005B5173">
              <w:t>улучшилось</w:t>
            </w:r>
          </w:p>
        </w:tc>
        <w:tc>
          <w:tcPr>
            <w:tcW w:w="1277" w:type="dxa"/>
          </w:tcPr>
          <w:p w:rsidR="00AE117E" w:rsidRDefault="00AE117E" w:rsidP="00365A7C">
            <w:r w:rsidRPr="005B5173">
              <w:t>ухудшилось</w:t>
            </w:r>
          </w:p>
        </w:tc>
      </w:tr>
      <w:tr w:rsidR="00AE117E" w:rsidTr="0020232B">
        <w:tc>
          <w:tcPr>
            <w:tcW w:w="4967" w:type="dxa"/>
          </w:tcPr>
          <w:p w:rsidR="00AE117E" w:rsidRDefault="00AE117E" w:rsidP="0020232B">
            <w:pPr>
              <w:jc w:val="both"/>
            </w:pPr>
            <w:r>
              <w:t>1) организацией труда</w:t>
            </w:r>
          </w:p>
          <w:p w:rsidR="00AE117E" w:rsidRDefault="00AE117E" w:rsidP="0020232B">
            <w:pPr>
              <w:jc w:val="both"/>
            </w:pPr>
            <w:r>
              <w:t>2) содержанием труда (работой, которую приходится выполнять)</w:t>
            </w:r>
          </w:p>
          <w:p w:rsidR="00AE117E" w:rsidRDefault="00AE117E" w:rsidP="0020232B">
            <w:pPr>
              <w:jc w:val="both"/>
            </w:pPr>
            <w:r>
              <w:t>3) условиями труда</w:t>
            </w:r>
          </w:p>
          <w:p w:rsidR="00AE117E" w:rsidRDefault="00AE117E" w:rsidP="0020232B">
            <w:pPr>
              <w:jc w:val="both"/>
            </w:pPr>
            <w:r>
              <w:t>4) заработной платой</w:t>
            </w:r>
          </w:p>
          <w:p w:rsidR="00AE117E" w:rsidRDefault="00AE117E" w:rsidP="0020232B">
            <w:pPr>
              <w:jc w:val="both"/>
            </w:pPr>
            <w:r>
              <w:t>5) распределением премий</w:t>
            </w:r>
          </w:p>
          <w:p w:rsidR="00AE117E" w:rsidRDefault="00AE117E" w:rsidP="0020232B">
            <w:pPr>
              <w:jc w:val="both"/>
            </w:pPr>
            <w:r>
              <w:t>6) отношениями в коллективе</w:t>
            </w:r>
          </w:p>
          <w:p w:rsidR="00AE117E" w:rsidRDefault="00AE117E" w:rsidP="0020232B">
            <w:pPr>
              <w:jc w:val="both"/>
            </w:pPr>
            <w:r>
              <w:t>7) отношениями с руководителем</w:t>
            </w:r>
          </w:p>
          <w:p w:rsidR="00AE117E" w:rsidRDefault="00AE117E" w:rsidP="0020232B">
            <w:pPr>
              <w:jc w:val="both"/>
            </w:pPr>
            <w:r>
              <w:t>8) стилем и методами работы руководителя</w:t>
            </w:r>
          </w:p>
          <w:p w:rsidR="00AE117E" w:rsidRDefault="00AE117E" w:rsidP="0020232B">
            <w:pPr>
              <w:jc w:val="both"/>
            </w:pPr>
            <w:r>
              <w:t>9) возможностью влиять на дела коллектива</w:t>
            </w:r>
          </w:p>
          <w:p w:rsidR="00AE117E" w:rsidRDefault="00AE117E" w:rsidP="0020232B">
            <w:pPr>
              <w:jc w:val="both"/>
            </w:pPr>
            <w:r>
              <w:t>10) отношением администрации к нуждам работников</w:t>
            </w:r>
          </w:p>
          <w:p w:rsidR="00AE117E" w:rsidRDefault="00AE117E" w:rsidP="0020232B">
            <w:pPr>
              <w:jc w:val="both"/>
            </w:pPr>
            <w:r>
              <w:t>11) перспективами роста</w:t>
            </w:r>
          </w:p>
          <w:p w:rsidR="00AE117E" w:rsidRDefault="00AE117E" w:rsidP="0020232B">
            <w:pPr>
              <w:jc w:val="both"/>
            </w:pPr>
            <w:r>
              <w:t>12) объективностью оценки Вашей работы руководителем</w:t>
            </w:r>
          </w:p>
        </w:tc>
        <w:tc>
          <w:tcPr>
            <w:tcW w:w="708" w:type="dxa"/>
          </w:tcPr>
          <w:p w:rsidR="00AE117E" w:rsidRDefault="00AE117E" w:rsidP="0020232B">
            <w:pPr>
              <w:jc w:val="center"/>
            </w:pPr>
          </w:p>
        </w:tc>
        <w:tc>
          <w:tcPr>
            <w:tcW w:w="1987" w:type="dxa"/>
          </w:tcPr>
          <w:p w:rsidR="00AE117E" w:rsidRDefault="00AE117E" w:rsidP="0020232B">
            <w:pPr>
              <w:jc w:val="center"/>
            </w:pPr>
          </w:p>
        </w:tc>
        <w:tc>
          <w:tcPr>
            <w:tcW w:w="1277" w:type="dxa"/>
          </w:tcPr>
          <w:p w:rsidR="00AE117E" w:rsidRDefault="00AE117E" w:rsidP="0020232B">
            <w:pPr>
              <w:jc w:val="center"/>
            </w:pPr>
          </w:p>
        </w:tc>
        <w:tc>
          <w:tcPr>
            <w:tcW w:w="1277" w:type="dxa"/>
          </w:tcPr>
          <w:p w:rsidR="00AE117E" w:rsidRDefault="00AE117E" w:rsidP="0020232B">
            <w:pPr>
              <w:jc w:val="center"/>
            </w:pPr>
          </w:p>
        </w:tc>
      </w:tr>
    </w:tbl>
    <w:p w:rsidR="00AE117E" w:rsidRPr="00785B15" w:rsidRDefault="00AE117E" w:rsidP="00785B15">
      <w:pPr>
        <w:shd w:val="clear" w:color="auto" w:fill="FFFFFF"/>
        <w:jc w:val="center"/>
      </w:pPr>
    </w:p>
    <w:p w:rsidR="00AE117E" w:rsidRPr="003C2F1E" w:rsidRDefault="00AE117E" w:rsidP="0087105E">
      <w:pPr>
        <w:shd w:val="clear" w:color="auto" w:fill="FFFFFF"/>
        <w:ind w:firstLine="709"/>
        <w:jc w:val="both"/>
      </w:pPr>
      <w:r w:rsidRPr="003C2F1E">
        <w:rPr>
          <w:color w:val="000000"/>
        </w:rPr>
        <w:t>5 баллов – вполне удовлетворен;</w:t>
      </w:r>
    </w:p>
    <w:p w:rsidR="00AE117E" w:rsidRPr="0087105E" w:rsidRDefault="00AE117E" w:rsidP="0087105E">
      <w:pPr>
        <w:shd w:val="clear" w:color="auto" w:fill="FFFFFF"/>
        <w:ind w:firstLine="709"/>
        <w:jc w:val="both"/>
      </w:pPr>
      <w:r w:rsidRPr="0087105E">
        <w:rPr>
          <w:color w:val="000000"/>
        </w:rPr>
        <w:t>4 балла – в целом удовлетворен;</w:t>
      </w:r>
    </w:p>
    <w:p w:rsidR="00AE117E" w:rsidRPr="0087105E" w:rsidRDefault="00AE117E" w:rsidP="0087105E">
      <w:pPr>
        <w:shd w:val="clear" w:color="auto" w:fill="FFFFFF"/>
        <w:ind w:firstLine="709"/>
        <w:jc w:val="both"/>
      </w:pPr>
      <w:r w:rsidRPr="0087105E">
        <w:rPr>
          <w:color w:val="000000"/>
        </w:rPr>
        <w:t>3 балла – в среднем удовлетворен;</w:t>
      </w:r>
    </w:p>
    <w:p w:rsidR="00AE117E" w:rsidRPr="0087105E" w:rsidRDefault="00AE117E" w:rsidP="0087105E">
      <w:pPr>
        <w:shd w:val="clear" w:color="auto" w:fill="FFFFFF"/>
        <w:ind w:firstLine="709"/>
        <w:jc w:val="both"/>
      </w:pPr>
      <w:r w:rsidRPr="0087105E">
        <w:rPr>
          <w:color w:val="000000"/>
        </w:rPr>
        <w:t>2 балла – пожалуй, не удовлетворен;</w:t>
      </w:r>
    </w:p>
    <w:p w:rsidR="00AE117E" w:rsidRPr="0087105E" w:rsidRDefault="00AE117E" w:rsidP="0087105E">
      <w:pPr>
        <w:shd w:val="clear" w:color="auto" w:fill="FFFFFF"/>
        <w:ind w:firstLine="709"/>
        <w:jc w:val="both"/>
      </w:pPr>
      <w:r w:rsidRPr="0087105E">
        <w:rPr>
          <w:color w:val="000000"/>
        </w:rPr>
        <w:t>1 балл – совсем не удовлетворен.</w:t>
      </w:r>
    </w:p>
    <w:p w:rsidR="00AE117E" w:rsidRPr="0087105E" w:rsidRDefault="00AE117E" w:rsidP="0087105E">
      <w:pPr>
        <w:pStyle w:val="BodyTextIndent"/>
        <w:ind w:firstLine="709"/>
      </w:pPr>
      <w:r w:rsidRPr="0087105E">
        <w:t>На основании полученных данных определите наиболее значимые для работников аспекты.</w:t>
      </w:r>
    </w:p>
    <w:p w:rsidR="00AE117E" w:rsidRPr="0087105E" w:rsidRDefault="00AE117E"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AE117E" w:rsidRDefault="00AE117E" w:rsidP="0087105E">
      <w:pPr>
        <w:pStyle w:val="BodyText2"/>
        <w:spacing w:after="0" w:line="240" w:lineRule="auto"/>
        <w:ind w:firstLine="709"/>
        <w:jc w:val="right"/>
      </w:pPr>
      <w:r w:rsidRPr="0087105E">
        <w:t xml:space="preserve">Таблица 2 </w:t>
      </w:r>
    </w:p>
    <w:p w:rsidR="00AE117E" w:rsidRDefault="00AE117E" w:rsidP="0087105E">
      <w:pPr>
        <w:pStyle w:val="BodyText2"/>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407"/>
        <w:gridCol w:w="2127"/>
        <w:gridCol w:w="2130"/>
        <w:gridCol w:w="2552"/>
      </w:tblGrid>
      <w:tr w:rsidR="00AE117E" w:rsidTr="0020232B">
        <w:tc>
          <w:tcPr>
            <w:tcW w:w="3407" w:type="dxa"/>
          </w:tcPr>
          <w:p w:rsidR="00AE117E" w:rsidRDefault="00AE117E" w:rsidP="0020232B">
            <w:pPr>
              <w:pStyle w:val="BodyText2"/>
              <w:spacing w:after="0" w:line="240" w:lineRule="auto"/>
              <w:jc w:val="center"/>
            </w:pPr>
            <w:r>
              <w:t>Мотивы трудового</w:t>
            </w:r>
          </w:p>
          <w:p w:rsidR="00AE117E" w:rsidRDefault="00AE117E" w:rsidP="0020232B">
            <w:pPr>
              <w:pStyle w:val="BodyText2"/>
              <w:spacing w:after="0" w:line="240" w:lineRule="auto"/>
              <w:jc w:val="center"/>
            </w:pPr>
            <w:r>
              <w:t>поведения</w:t>
            </w:r>
          </w:p>
        </w:tc>
        <w:tc>
          <w:tcPr>
            <w:tcW w:w="2127" w:type="dxa"/>
          </w:tcPr>
          <w:p w:rsidR="00AE117E" w:rsidRDefault="00AE117E" w:rsidP="0020232B">
            <w:pPr>
              <w:pStyle w:val="BodyText2"/>
              <w:spacing w:after="0" w:line="240" w:lineRule="auto"/>
              <w:jc w:val="center"/>
            </w:pPr>
            <w:r>
              <w:t>Значимые для меня самого (не более</w:t>
            </w:r>
          </w:p>
          <w:p w:rsidR="00AE117E" w:rsidRDefault="00AE117E" w:rsidP="0020232B">
            <w:pPr>
              <w:pStyle w:val="BodyText2"/>
              <w:spacing w:after="0" w:line="240" w:lineRule="auto"/>
              <w:jc w:val="center"/>
            </w:pPr>
            <w:r>
              <w:t>шести)</w:t>
            </w:r>
          </w:p>
        </w:tc>
        <w:tc>
          <w:tcPr>
            <w:tcW w:w="2130" w:type="dxa"/>
          </w:tcPr>
          <w:p w:rsidR="00AE117E" w:rsidRDefault="00AE117E" w:rsidP="0020232B">
            <w:pPr>
              <w:pStyle w:val="BodyText2"/>
              <w:spacing w:after="0" w:line="240" w:lineRule="auto"/>
              <w:jc w:val="center"/>
            </w:pPr>
            <w:r w:rsidRPr="0087105E">
              <w:t>Ведущие в нашем коллективе (не более шести)</w:t>
            </w:r>
          </w:p>
        </w:tc>
        <w:tc>
          <w:tcPr>
            <w:tcW w:w="2552" w:type="dxa"/>
          </w:tcPr>
          <w:p w:rsidR="00AE117E" w:rsidRDefault="00AE117E" w:rsidP="0020232B">
            <w:pPr>
              <w:pStyle w:val="BodyText2"/>
              <w:spacing w:after="0" w:line="240" w:lineRule="auto"/>
              <w:jc w:val="center"/>
            </w:pPr>
            <w:r>
              <w:t>Мотивы, которые хотел бы видеть у своих сотрудников начальник</w:t>
            </w:r>
          </w:p>
          <w:p w:rsidR="00AE117E" w:rsidRDefault="00AE117E" w:rsidP="0020232B">
            <w:pPr>
              <w:pStyle w:val="BodyText2"/>
              <w:spacing w:after="0" w:line="240" w:lineRule="auto"/>
              <w:jc w:val="center"/>
            </w:pPr>
            <w:r>
              <w:t>(не более шести)</w:t>
            </w:r>
          </w:p>
        </w:tc>
      </w:tr>
      <w:tr w:rsidR="00AE117E" w:rsidTr="0020232B">
        <w:tc>
          <w:tcPr>
            <w:tcW w:w="3407" w:type="dxa"/>
          </w:tcPr>
          <w:p w:rsidR="00AE117E" w:rsidRDefault="00AE117E" w:rsidP="0020232B">
            <w:pPr>
              <w:pStyle w:val="BodyText2"/>
              <w:spacing w:after="0" w:line="240" w:lineRule="auto"/>
              <w:jc w:val="both"/>
            </w:pPr>
            <w:r>
              <w:t>1. Стремление к получению большего материального вознаграждения</w:t>
            </w:r>
          </w:p>
          <w:p w:rsidR="00AE117E" w:rsidRDefault="00AE117E" w:rsidP="0020232B">
            <w:pPr>
              <w:pStyle w:val="BodyText2"/>
              <w:spacing w:after="0" w:line="240" w:lineRule="auto"/>
              <w:jc w:val="both"/>
            </w:pPr>
            <w:r>
              <w:t>2. Стремление к продвижению по службе</w:t>
            </w:r>
          </w:p>
          <w:p w:rsidR="00AE117E" w:rsidRDefault="00AE117E" w:rsidP="0020232B">
            <w:pPr>
              <w:pStyle w:val="BodyText2"/>
              <w:spacing w:after="0" w:line="240" w:lineRule="auto"/>
              <w:jc w:val="both"/>
            </w:pPr>
            <w:r>
              <w:t>3. Удовлетворение от хорошо выполненной работы</w:t>
            </w:r>
          </w:p>
          <w:p w:rsidR="00AE117E" w:rsidRDefault="00AE117E" w:rsidP="0020232B">
            <w:pPr>
              <w:pStyle w:val="BodyText2"/>
              <w:spacing w:after="0" w:line="240" w:lineRule="auto"/>
              <w:jc w:val="both"/>
            </w:pPr>
            <w:r>
              <w:t>4. Уважение со стороны начальника</w:t>
            </w:r>
          </w:p>
          <w:p w:rsidR="00AE117E" w:rsidRDefault="00AE117E" w:rsidP="0020232B">
            <w:pPr>
              <w:pStyle w:val="BodyText2"/>
              <w:spacing w:after="0" w:line="240" w:lineRule="auto"/>
              <w:jc w:val="both"/>
            </w:pPr>
            <w:r>
              <w:t>5. Хорошее отношение со стороны коллег</w:t>
            </w:r>
          </w:p>
          <w:p w:rsidR="00AE117E" w:rsidRDefault="00AE117E" w:rsidP="0020232B">
            <w:pPr>
              <w:pStyle w:val="BodyText2"/>
              <w:spacing w:after="0" w:line="240" w:lineRule="auto"/>
              <w:jc w:val="both"/>
            </w:pPr>
            <w:r>
              <w:t xml:space="preserve">6. Стремление проявить себя </w:t>
            </w:r>
          </w:p>
          <w:p w:rsidR="00AE117E" w:rsidRDefault="00AE117E" w:rsidP="0020232B">
            <w:pPr>
              <w:pStyle w:val="BodyText2"/>
              <w:spacing w:after="0" w:line="240" w:lineRule="auto"/>
              <w:jc w:val="both"/>
            </w:pPr>
            <w:r>
              <w:t>7. Осознание общественной значимости своего труда</w:t>
            </w:r>
          </w:p>
          <w:p w:rsidR="00AE117E" w:rsidRDefault="00AE117E" w:rsidP="0020232B">
            <w:pPr>
              <w:pStyle w:val="BodyText2"/>
              <w:spacing w:after="0" w:line="240" w:lineRule="auto"/>
              <w:jc w:val="both"/>
            </w:pPr>
            <w:r>
              <w:t>8. Желание спокойно работать без неприятностей</w:t>
            </w:r>
          </w:p>
          <w:p w:rsidR="00AE117E" w:rsidRDefault="00AE117E" w:rsidP="0020232B">
            <w:pPr>
              <w:pStyle w:val="BodyText2"/>
              <w:spacing w:after="0" w:line="240" w:lineRule="auto"/>
              <w:jc w:val="both"/>
            </w:pPr>
            <w:r>
              <w:t>9. Стремление избежать ответственности</w:t>
            </w:r>
          </w:p>
          <w:p w:rsidR="00AE117E" w:rsidRDefault="00AE117E" w:rsidP="0020232B">
            <w:pPr>
              <w:pStyle w:val="BodyText2"/>
              <w:spacing w:after="0" w:line="240" w:lineRule="auto"/>
              <w:jc w:val="both"/>
            </w:pPr>
            <w:r>
              <w:t>10. Стремление добиться максимальной самостоятельности в работе</w:t>
            </w:r>
          </w:p>
          <w:p w:rsidR="00AE117E" w:rsidRDefault="00AE117E" w:rsidP="0020232B">
            <w:pPr>
              <w:pStyle w:val="BodyText2"/>
              <w:spacing w:after="0" w:line="240" w:lineRule="auto"/>
              <w:jc w:val="both"/>
            </w:pPr>
            <w:r>
              <w:t>11. Желание проявить творчество в работе</w:t>
            </w:r>
          </w:p>
        </w:tc>
        <w:tc>
          <w:tcPr>
            <w:tcW w:w="2127" w:type="dxa"/>
          </w:tcPr>
          <w:p w:rsidR="00AE117E" w:rsidRDefault="00AE117E" w:rsidP="0020232B">
            <w:pPr>
              <w:pStyle w:val="BodyText2"/>
              <w:spacing w:after="0" w:line="240" w:lineRule="auto"/>
              <w:jc w:val="center"/>
            </w:pPr>
          </w:p>
        </w:tc>
        <w:tc>
          <w:tcPr>
            <w:tcW w:w="2130" w:type="dxa"/>
          </w:tcPr>
          <w:p w:rsidR="00AE117E" w:rsidRDefault="00AE117E" w:rsidP="0020232B">
            <w:pPr>
              <w:pStyle w:val="BodyText2"/>
              <w:spacing w:after="0" w:line="240" w:lineRule="auto"/>
              <w:jc w:val="center"/>
            </w:pPr>
          </w:p>
        </w:tc>
        <w:tc>
          <w:tcPr>
            <w:tcW w:w="2552" w:type="dxa"/>
          </w:tcPr>
          <w:p w:rsidR="00AE117E" w:rsidRDefault="00AE117E" w:rsidP="0020232B">
            <w:pPr>
              <w:pStyle w:val="BodyText2"/>
              <w:spacing w:after="0" w:line="240" w:lineRule="auto"/>
              <w:jc w:val="center"/>
            </w:pPr>
          </w:p>
        </w:tc>
      </w:tr>
    </w:tbl>
    <w:p w:rsidR="00AE117E" w:rsidRDefault="00AE117E" w:rsidP="0087105E">
      <w:pPr>
        <w:pStyle w:val="BodyText2"/>
        <w:spacing w:after="0" w:line="240" w:lineRule="auto"/>
        <w:ind w:firstLine="709"/>
        <w:jc w:val="center"/>
      </w:pPr>
    </w:p>
    <w:p w:rsidR="00AE117E" w:rsidRDefault="00AE117E" w:rsidP="0087105E">
      <w:pPr>
        <w:pStyle w:val="BodyText2"/>
        <w:spacing w:after="0" w:line="240" w:lineRule="auto"/>
        <w:ind w:firstLine="709"/>
        <w:jc w:val="both"/>
      </w:pPr>
      <w:r>
        <w:t>5 баллов – очень сильное влияние;</w:t>
      </w:r>
    </w:p>
    <w:p w:rsidR="00AE117E" w:rsidRDefault="00AE117E" w:rsidP="0087105E">
      <w:pPr>
        <w:pStyle w:val="BodyText2"/>
        <w:spacing w:after="0" w:line="240" w:lineRule="auto"/>
        <w:ind w:firstLine="709"/>
        <w:jc w:val="both"/>
      </w:pPr>
      <w:r>
        <w:t>4 балла – большое влияние;</w:t>
      </w:r>
    </w:p>
    <w:p w:rsidR="00AE117E" w:rsidRDefault="00AE117E" w:rsidP="0087105E">
      <w:pPr>
        <w:pStyle w:val="BodyText2"/>
        <w:spacing w:after="0" w:line="240" w:lineRule="auto"/>
        <w:ind w:firstLine="709"/>
        <w:jc w:val="both"/>
      </w:pPr>
      <w:r>
        <w:t>3 балла – среднее влияние;</w:t>
      </w:r>
    </w:p>
    <w:p w:rsidR="00AE117E" w:rsidRDefault="00AE117E" w:rsidP="0087105E">
      <w:pPr>
        <w:pStyle w:val="BodyText2"/>
        <w:spacing w:after="0" w:line="240" w:lineRule="auto"/>
        <w:ind w:firstLine="709"/>
        <w:jc w:val="both"/>
      </w:pPr>
      <w:r>
        <w:t>2 балла – незначительное влияние;</w:t>
      </w:r>
    </w:p>
    <w:p w:rsidR="00AE117E" w:rsidRDefault="00AE117E" w:rsidP="0087105E">
      <w:pPr>
        <w:pStyle w:val="BodyText2"/>
        <w:spacing w:after="0" w:line="240" w:lineRule="auto"/>
        <w:ind w:firstLine="709"/>
        <w:jc w:val="both"/>
      </w:pPr>
      <w:r>
        <w:t>1 балл – не имеет никакого значения.</w:t>
      </w:r>
    </w:p>
    <w:p w:rsidR="00AE117E" w:rsidRDefault="00AE117E" w:rsidP="0087105E">
      <w:pPr>
        <w:pStyle w:val="BodyText2"/>
        <w:spacing w:after="0" w:line="240" w:lineRule="auto"/>
        <w:ind w:firstLine="709"/>
        <w:jc w:val="both"/>
      </w:pPr>
    </w:p>
    <w:p w:rsidR="00AE117E" w:rsidRDefault="00AE117E" w:rsidP="0087105E">
      <w:pPr>
        <w:pStyle w:val="BodyText2"/>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AE117E" w:rsidRDefault="00AE117E" w:rsidP="0087105E">
      <w:pPr>
        <w:pStyle w:val="BodyText2"/>
        <w:spacing w:after="0" w:line="240" w:lineRule="auto"/>
        <w:ind w:firstLine="709"/>
        <w:jc w:val="right"/>
      </w:pPr>
    </w:p>
    <w:p w:rsidR="00AE117E" w:rsidRDefault="00AE117E" w:rsidP="0087105E">
      <w:pPr>
        <w:pStyle w:val="BodyText2"/>
        <w:spacing w:after="0" w:line="240" w:lineRule="auto"/>
        <w:ind w:firstLine="709"/>
        <w:jc w:val="right"/>
      </w:pPr>
      <w:r>
        <w:t xml:space="preserve">Таблица 3 </w:t>
      </w:r>
    </w:p>
    <w:p w:rsidR="00AE117E" w:rsidRPr="0087105E" w:rsidRDefault="00AE117E" w:rsidP="0087105E">
      <w:pPr>
        <w:pStyle w:val="BodyText2"/>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264"/>
        <w:gridCol w:w="1843"/>
        <w:gridCol w:w="2268"/>
        <w:gridCol w:w="2836"/>
      </w:tblGrid>
      <w:tr w:rsidR="00AE117E" w:rsidRPr="00160A47" w:rsidTr="00365A7C">
        <w:trPr>
          <w:jc w:val="center"/>
        </w:trPr>
        <w:tc>
          <w:tcPr>
            <w:tcW w:w="431" w:type="dxa"/>
            <w:vAlign w:val="center"/>
          </w:tcPr>
          <w:p w:rsidR="00AE117E" w:rsidRPr="0087105E" w:rsidRDefault="00AE117E" w:rsidP="00365A7C">
            <w:pPr>
              <w:jc w:val="both"/>
              <w:rPr>
                <w:color w:val="000000"/>
              </w:rPr>
            </w:pPr>
            <w:r w:rsidRPr="0087105E">
              <w:rPr>
                <w:color w:val="000000"/>
              </w:rPr>
              <w:t>№ п/п</w:t>
            </w:r>
          </w:p>
        </w:tc>
        <w:tc>
          <w:tcPr>
            <w:tcW w:w="2264" w:type="dxa"/>
            <w:vAlign w:val="center"/>
          </w:tcPr>
          <w:p w:rsidR="00AE117E" w:rsidRPr="0087105E" w:rsidRDefault="00AE117E" w:rsidP="00365A7C">
            <w:pPr>
              <w:jc w:val="center"/>
              <w:rPr>
                <w:color w:val="000000"/>
              </w:rPr>
            </w:pPr>
            <w:r w:rsidRPr="0087105E">
              <w:rPr>
                <w:color w:val="000000"/>
              </w:rPr>
              <w:t>Материальная заинтересованность в</w:t>
            </w:r>
          </w:p>
          <w:p w:rsidR="00AE117E" w:rsidRPr="0087105E" w:rsidRDefault="00AE117E" w:rsidP="00365A7C">
            <w:pPr>
              <w:jc w:val="center"/>
              <w:rPr>
                <w:color w:val="000000"/>
              </w:rPr>
            </w:pPr>
            <w:r w:rsidRPr="0087105E">
              <w:rPr>
                <w:color w:val="000000"/>
              </w:rPr>
              <w:t>работе</w:t>
            </w:r>
          </w:p>
        </w:tc>
        <w:tc>
          <w:tcPr>
            <w:tcW w:w="1843" w:type="dxa"/>
            <w:vAlign w:val="center"/>
          </w:tcPr>
          <w:p w:rsidR="00AE117E" w:rsidRPr="0087105E" w:rsidRDefault="00AE117E" w:rsidP="00365A7C">
            <w:pPr>
              <w:jc w:val="center"/>
              <w:rPr>
                <w:color w:val="000000"/>
              </w:rPr>
            </w:pPr>
            <w:r w:rsidRPr="0087105E">
              <w:rPr>
                <w:color w:val="000000"/>
              </w:rPr>
              <w:t>Интерес к</w:t>
            </w:r>
          </w:p>
          <w:p w:rsidR="00AE117E" w:rsidRPr="0087105E" w:rsidRDefault="00AE117E" w:rsidP="00365A7C">
            <w:pPr>
              <w:jc w:val="center"/>
              <w:rPr>
                <w:color w:val="000000"/>
              </w:rPr>
            </w:pPr>
            <w:r w:rsidRPr="0087105E">
              <w:rPr>
                <w:color w:val="000000"/>
              </w:rPr>
              <w:t>процессу труда</w:t>
            </w:r>
          </w:p>
        </w:tc>
        <w:tc>
          <w:tcPr>
            <w:tcW w:w="2268" w:type="dxa"/>
            <w:vAlign w:val="center"/>
          </w:tcPr>
          <w:p w:rsidR="00AE117E" w:rsidRPr="0087105E" w:rsidRDefault="00AE117E"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AE117E" w:rsidRPr="0087105E" w:rsidRDefault="00AE117E" w:rsidP="00365A7C">
            <w:pPr>
              <w:jc w:val="center"/>
              <w:rPr>
                <w:color w:val="000000"/>
              </w:rPr>
            </w:pPr>
            <w:r w:rsidRPr="0087105E">
              <w:rPr>
                <w:color w:val="000000"/>
              </w:rPr>
              <w:t>Условное наименование человеческого типа</w:t>
            </w:r>
          </w:p>
        </w:tc>
      </w:tr>
      <w:tr w:rsidR="00AE117E" w:rsidRPr="00160A47" w:rsidTr="00365A7C">
        <w:trPr>
          <w:jc w:val="center"/>
        </w:trPr>
        <w:tc>
          <w:tcPr>
            <w:tcW w:w="431" w:type="dxa"/>
          </w:tcPr>
          <w:p w:rsidR="00AE117E" w:rsidRPr="0087105E" w:rsidRDefault="00AE117E" w:rsidP="00365A7C">
            <w:pPr>
              <w:jc w:val="center"/>
              <w:rPr>
                <w:color w:val="000000"/>
              </w:rPr>
            </w:pPr>
            <w:r w:rsidRPr="0087105E">
              <w:rPr>
                <w:color w:val="000000"/>
              </w:rPr>
              <w:t>1</w:t>
            </w:r>
          </w:p>
          <w:p w:rsidR="00AE117E" w:rsidRPr="0087105E" w:rsidRDefault="00AE117E" w:rsidP="00365A7C">
            <w:pPr>
              <w:jc w:val="center"/>
              <w:rPr>
                <w:color w:val="000000"/>
              </w:rPr>
            </w:pPr>
            <w:r w:rsidRPr="0087105E">
              <w:rPr>
                <w:color w:val="000000"/>
              </w:rPr>
              <w:t>2</w:t>
            </w:r>
          </w:p>
          <w:p w:rsidR="00AE117E" w:rsidRPr="0087105E" w:rsidRDefault="00AE117E" w:rsidP="00365A7C">
            <w:pPr>
              <w:jc w:val="center"/>
              <w:rPr>
                <w:color w:val="000000"/>
              </w:rPr>
            </w:pPr>
            <w:r w:rsidRPr="0087105E">
              <w:rPr>
                <w:color w:val="000000"/>
              </w:rPr>
              <w:t>3</w:t>
            </w:r>
          </w:p>
          <w:p w:rsidR="00AE117E" w:rsidRPr="0087105E" w:rsidRDefault="00AE117E" w:rsidP="00365A7C">
            <w:pPr>
              <w:jc w:val="center"/>
              <w:rPr>
                <w:color w:val="000000"/>
              </w:rPr>
            </w:pPr>
            <w:r w:rsidRPr="0087105E">
              <w:rPr>
                <w:color w:val="000000"/>
              </w:rPr>
              <w:t>4</w:t>
            </w:r>
          </w:p>
          <w:p w:rsidR="00AE117E" w:rsidRPr="0087105E" w:rsidRDefault="00AE117E" w:rsidP="00365A7C">
            <w:pPr>
              <w:jc w:val="center"/>
              <w:rPr>
                <w:color w:val="000000"/>
              </w:rPr>
            </w:pPr>
            <w:r w:rsidRPr="0087105E">
              <w:rPr>
                <w:color w:val="000000"/>
              </w:rPr>
              <w:t>5</w:t>
            </w:r>
          </w:p>
          <w:p w:rsidR="00AE117E" w:rsidRPr="0087105E" w:rsidRDefault="00AE117E" w:rsidP="00365A7C">
            <w:pPr>
              <w:jc w:val="center"/>
              <w:rPr>
                <w:color w:val="000000"/>
              </w:rPr>
            </w:pPr>
            <w:r w:rsidRPr="0087105E">
              <w:rPr>
                <w:color w:val="000000"/>
              </w:rPr>
              <w:t>6</w:t>
            </w:r>
          </w:p>
        </w:tc>
        <w:tc>
          <w:tcPr>
            <w:tcW w:w="2264" w:type="dxa"/>
          </w:tcPr>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tc>
        <w:tc>
          <w:tcPr>
            <w:tcW w:w="1843" w:type="dxa"/>
          </w:tcPr>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tc>
        <w:tc>
          <w:tcPr>
            <w:tcW w:w="2268" w:type="dxa"/>
          </w:tcPr>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tc>
        <w:tc>
          <w:tcPr>
            <w:tcW w:w="2836" w:type="dxa"/>
          </w:tcPr>
          <w:p w:rsidR="00AE117E" w:rsidRPr="0087105E" w:rsidRDefault="00AE117E" w:rsidP="00365A7C">
            <w:pPr>
              <w:jc w:val="both"/>
              <w:rPr>
                <w:color w:val="000000"/>
              </w:rPr>
            </w:pPr>
            <w:r w:rsidRPr="0087105E">
              <w:rPr>
                <w:color w:val="000000"/>
              </w:rPr>
              <w:t>«Оптимальный»</w:t>
            </w:r>
          </w:p>
          <w:p w:rsidR="00AE117E" w:rsidRPr="0087105E" w:rsidRDefault="00AE117E" w:rsidP="00365A7C">
            <w:pPr>
              <w:jc w:val="both"/>
              <w:rPr>
                <w:color w:val="000000"/>
              </w:rPr>
            </w:pPr>
            <w:r w:rsidRPr="0087105E">
              <w:rPr>
                <w:color w:val="000000"/>
              </w:rPr>
              <w:t>«Неустойчивый»</w:t>
            </w:r>
          </w:p>
          <w:p w:rsidR="00AE117E" w:rsidRPr="0087105E" w:rsidRDefault="00AE117E" w:rsidP="00365A7C">
            <w:pPr>
              <w:jc w:val="both"/>
              <w:rPr>
                <w:color w:val="000000"/>
              </w:rPr>
            </w:pPr>
            <w:r w:rsidRPr="0087105E">
              <w:rPr>
                <w:color w:val="000000"/>
              </w:rPr>
              <w:t>«Рвач»</w:t>
            </w:r>
          </w:p>
          <w:p w:rsidR="00AE117E" w:rsidRPr="0087105E" w:rsidRDefault="00AE117E" w:rsidP="00365A7C">
            <w:pPr>
              <w:jc w:val="both"/>
              <w:rPr>
                <w:color w:val="000000"/>
              </w:rPr>
            </w:pPr>
            <w:r w:rsidRPr="0087105E">
              <w:rPr>
                <w:color w:val="000000"/>
              </w:rPr>
              <w:t>«Энтузиаст»</w:t>
            </w:r>
          </w:p>
          <w:p w:rsidR="00AE117E" w:rsidRPr="0087105E" w:rsidRDefault="00AE117E" w:rsidP="00365A7C">
            <w:pPr>
              <w:jc w:val="both"/>
              <w:rPr>
                <w:color w:val="000000"/>
              </w:rPr>
            </w:pPr>
            <w:r w:rsidRPr="0087105E">
              <w:rPr>
                <w:color w:val="000000"/>
              </w:rPr>
              <w:t>«Неустроенный»</w:t>
            </w:r>
          </w:p>
          <w:p w:rsidR="00AE117E" w:rsidRPr="0087105E" w:rsidRDefault="00AE117E" w:rsidP="00365A7C">
            <w:pPr>
              <w:rPr>
                <w:color w:val="000000"/>
              </w:rPr>
            </w:pPr>
            <w:r w:rsidRPr="0087105E">
              <w:rPr>
                <w:color w:val="000000"/>
              </w:rPr>
              <w:t>«Негативно настроенный»</w:t>
            </w:r>
          </w:p>
        </w:tc>
      </w:tr>
    </w:tbl>
    <w:p w:rsidR="00AE117E" w:rsidRDefault="00AE117E" w:rsidP="00044158">
      <w:pPr>
        <w:pStyle w:val="ListParagraph"/>
        <w:ind w:left="0"/>
        <w:jc w:val="center"/>
        <w:rPr>
          <w:b/>
          <w:i/>
        </w:rPr>
      </w:pPr>
    </w:p>
    <w:p w:rsidR="00AE117E" w:rsidRPr="00365A7C" w:rsidRDefault="00AE117E" w:rsidP="00365A7C">
      <w:pPr>
        <w:pStyle w:val="ListParagraph"/>
        <w:ind w:left="0" w:firstLine="709"/>
        <w:jc w:val="both"/>
        <w:rPr>
          <w:b/>
        </w:rPr>
      </w:pPr>
      <w:r w:rsidRPr="00365A7C">
        <w:rPr>
          <w:b/>
        </w:rPr>
        <w:t>Практическое задание «Определение собственной роли в команде по Белбину»</w:t>
      </w:r>
    </w:p>
    <w:p w:rsidR="00AE117E" w:rsidRPr="00365A7C" w:rsidRDefault="00AE117E" w:rsidP="00365A7C">
      <w:pPr>
        <w:pStyle w:val="ListParagraph"/>
        <w:ind w:left="0" w:firstLine="709"/>
        <w:jc w:val="both"/>
      </w:pPr>
      <w:r w:rsidRPr="00365A7C">
        <w:t>Выполните следующее:</w:t>
      </w:r>
    </w:p>
    <w:p w:rsidR="00AE117E" w:rsidRPr="00365A7C" w:rsidRDefault="00AE117E" w:rsidP="00365A7C">
      <w:pPr>
        <w:pStyle w:val="ListParagraph"/>
        <w:ind w:left="0" w:firstLine="709"/>
        <w:jc w:val="both"/>
      </w:pPr>
      <w:r w:rsidRPr="00365A7C">
        <w:t>1. Выполните тест Белбина</w:t>
      </w:r>
    </w:p>
    <w:p w:rsidR="00AE117E" w:rsidRPr="00365A7C" w:rsidRDefault="00AE117E" w:rsidP="00365A7C">
      <w:pPr>
        <w:pStyle w:val="ListParagraph"/>
        <w:ind w:left="0" w:firstLine="709"/>
        <w:jc w:val="both"/>
      </w:pPr>
      <w:r w:rsidRPr="00365A7C">
        <w:t>2. Подумайте, какую роль Вы склонны выполнять в команде.</w:t>
      </w:r>
    </w:p>
    <w:p w:rsidR="00AE117E" w:rsidRPr="00365A7C" w:rsidRDefault="00AE117E" w:rsidP="00365A7C">
      <w:pPr>
        <w:pStyle w:val="ListParagraph"/>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AE117E" w:rsidRPr="00365A7C" w:rsidRDefault="00AE117E" w:rsidP="00365A7C">
      <w:pPr>
        <w:pStyle w:val="ListParagraph"/>
        <w:ind w:left="0" w:firstLine="709"/>
        <w:jc w:val="both"/>
      </w:pPr>
      <w:r w:rsidRPr="00365A7C">
        <w:t>4. Укажите, на какую роль труднее всего подобрать человека и почему.</w:t>
      </w:r>
    </w:p>
    <w:p w:rsidR="00AE117E" w:rsidRPr="00365A7C" w:rsidRDefault="00AE117E" w:rsidP="00365A7C">
      <w:pPr>
        <w:pStyle w:val="ListParagraph"/>
        <w:ind w:left="0" w:firstLine="709"/>
        <w:jc w:val="both"/>
        <w:rPr>
          <w:b/>
        </w:rPr>
      </w:pPr>
      <w:r w:rsidRPr="00365A7C">
        <w:rPr>
          <w:b/>
        </w:rPr>
        <w:t>Тест Белбина</w:t>
      </w:r>
    </w:p>
    <w:p w:rsidR="00AE117E" w:rsidRPr="00365A7C" w:rsidRDefault="00AE117E" w:rsidP="00365A7C">
      <w:pPr>
        <w:pStyle w:val="ListParagraph"/>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AE117E" w:rsidRPr="00365A7C" w:rsidRDefault="00AE117E" w:rsidP="00365A7C">
      <w:pPr>
        <w:pStyle w:val="ListParagraph"/>
        <w:ind w:left="0" w:firstLine="709"/>
        <w:jc w:val="both"/>
      </w:pPr>
      <w:r w:rsidRPr="00365A7C">
        <w:t>Выберите один правильный ответ из предложенных ниже вариантов.</w:t>
      </w:r>
    </w:p>
    <w:p w:rsidR="00AE117E" w:rsidRPr="00365A7C" w:rsidRDefault="00AE117E" w:rsidP="00365A7C">
      <w:pPr>
        <w:pStyle w:val="ListParagraph"/>
        <w:ind w:left="0" w:firstLine="709"/>
        <w:jc w:val="both"/>
        <w:rPr>
          <w:u w:val="single"/>
        </w:rPr>
      </w:pPr>
      <w:r w:rsidRPr="00365A7C">
        <w:rPr>
          <w:u w:val="single"/>
        </w:rPr>
        <w:t>1. Что я, полагаю, могу внести в команду?</w:t>
      </w:r>
    </w:p>
    <w:p w:rsidR="00AE117E" w:rsidRPr="00365A7C" w:rsidRDefault="00AE117E" w:rsidP="00365A7C">
      <w:pPr>
        <w:pStyle w:val="ListParagraph"/>
        <w:ind w:left="0" w:firstLine="709"/>
        <w:jc w:val="both"/>
      </w:pPr>
      <w:r w:rsidRPr="00365A7C">
        <w:t xml:space="preserve"> Варианты ответа:</w:t>
      </w:r>
    </w:p>
    <w:p w:rsidR="00AE117E" w:rsidRPr="00365A7C" w:rsidRDefault="00AE117E" w:rsidP="00365A7C">
      <w:pPr>
        <w:pStyle w:val="ListParagraph"/>
        <w:ind w:left="0" w:firstLine="709"/>
        <w:jc w:val="both"/>
      </w:pPr>
      <w:r w:rsidRPr="00365A7C">
        <w:t>а) я могу быстро увидеть новые возможности и воспользоваться ими;</w:t>
      </w:r>
    </w:p>
    <w:p w:rsidR="00AE117E" w:rsidRPr="00365A7C" w:rsidRDefault="00AE117E" w:rsidP="00365A7C">
      <w:pPr>
        <w:pStyle w:val="ListParagraph"/>
        <w:ind w:left="0" w:firstLine="709"/>
        <w:jc w:val="both"/>
      </w:pPr>
      <w:r w:rsidRPr="00365A7C">
        <w:t>б) я могу работать хорошо с самыми разными людьми;</w:t>
      </w:r>
    </w:p>
    <w:p w:rsidR="00AE117E" w:rsidRPr="00365A7C" w:rsidRDefault="00AE117E" w:rsidP="00365A7C">
      <w:pPr>
        <w:pStyle w:val="ListParagraph"/>
        <w:ind w:left="0" w:firstLine="709"/>
        <w:jc w:val="both"/>
      </w:pPr>
      <w:r w:rsidRPr="00365A7C">
        <w:t>в) генерирование идеи является одной из моих способностей;</w:t>
      </w:r>
    </w:p>
    <w:p w:rsidR="00AE117E" w:rsidRPr="00365A7C" w:rsidRDefault="00AE117E" w:rsidP="00365A7C">
      <w:pPr>
        <w:pStyle w:val="ListParagraph"/>
        <w:ind w:left="0" w:firstLine="709"/>
        <w:jc w:val="both"/>
      </w:pPr>
      <w:r w:rsidRPr="00365A7C">
        <w:t>г) я могу выявлять людей, способных внести вклад в коллективную работу;</w:t>
      </w:r>
    </w:p>
    <w:p w:rsidR="00AE117E" w:rsidRPr="00365A7C" w:rsidRDefault="00AE117E" w:rsidP="00365A7C">
      <w:pPr>
        <w:pStyle w:val="ListParagraph"/>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AE117E" w:rsidRPr="00365A7C" w:rsidRDefault="00AE117E" w:rsidP="00365A7C">
      <w:pPr>
        <w:pStyle w:val="ListParagraph"/>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AE117E" w:rsidRPr="00365A7C" w:rsidRDefault="00AE117E" w:rsidP="00365A7C">
      <w:pPr>
        <w:pStyle w:val="ListParagraph"/>
        <w:ind w:left="0" w:firstLine="709"/>
        <w:jc w:val="both"/>
      </w:pPr>
      <w:r w:rsidRPr="00365A7C">
        <w:t>ж) обычно я умею чувствовать, что является реалистичным и возможным для работы;</w:t>
      </w:r>
    </w:p>
    <w:p w:rsidR="00AE117E" w:rsidRPr="00365A7C" w:rsidRDefault="00AE117E" w:rsidP="00365A7C">
      <w:pPr>
        <w:pStyle w:val="ListParagraph"/>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AE117E" w:rsidRPr="00365A7C" w:rsidRDefault="00AE117E" w:rsidP="00365A7C">
      <w:pPr>
        <w:pStyle w:val="ListParagraph"/>
        <w:ind w:left="0" w:firstLine="709"/>
        <w:jc w:val="both"/>
        <w:rPr>
          <w:u w:val="single"/>
        </w:rPr>
      </w:pPr>
      <w:r w:rsidRPr="00365A7C">
        <w:rPr>
          <w:u w:val="single"/>
        </w:rPr>
        <w:t xml:space="preserve"> 2. В чем заключаются мои слабые стороны в командной работе?</w:t>
      </w:r>
    </w:p>
    <w:p w:rsidR="00AE117E" w:rsidRPr="00365A7C" w:rsidRDefault="00AE117E" w:rsidP="00365A7C">
      <w:pPr>
        <w:pStyle w:val="ListParagraph"/>
        <w:ind w:left="0" w:firstLine="709"/>
        <w:jc w:val="both"/>
      </w:pPr>
      <w:r w:rsidRPr="00365A7C">
        <w:t xml:space="preserve"> Варианты ответа:</w:t>
      </w:r>
    </w:p>
    <w:p w:rsidR="00AE117E" w:rsidRPr="00365A7C" w:rsidRDefault="00AE117E" w:rsidP="00365A7C">
      <w:pPr>
        <w:pStyle w:val="ListParagraph"/>
        <w:ind w:left="0" w:firstLine="709"/>
        <w:jc w:val="both"/>
      </w:pPr>
      <w:r w:rsidRPr="00365A7C">
        <w:t>а) я не чувствую себя непринужденно, пока собрания не будут хорошо подготовлены и проведены;</w:t>
      </w:r>
    </w:p>
    <w:p w:rsidR="00AE117E" w:rsidRPr="00365A7C" w:rsidRDefault="00AE117E" w:rsidP="00365A7C">
      <w:pPr>
        <w:pStyle w:val="ListParagraph"/>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AE117E" w:rsidRPr="00365A7C" w:rsidRDefault="00AE117E" w:rsidP="00365A7C">
      <w:pPr>
        <w:pStyle w:val="ListParagraph"/>
        <w:ind w:left="0" w:firstLine="709"/>
        <w:jc w:val="both"/>
      </w:pPr>
      <w:r w:rsidRPr="00365A7C">
        <w:t>в) я склонен говорить слишком много, как только группа доберется до новых идей;</w:t>
      </w:r>
    </w:p>
    <w:p w:rsidR="00AE117E" w:rsidRPr="00365A7C" w:rsidRDefault="00AE117E" w:rsidP="00365A7C">
      <w:pPr>
        <w:pStyle w:val="ListParagraph"/>
        <w:ind w:left="0" w:firstLine="709"/>
        <w:jc w:val="both"/>
      </w:pPr>
      <w:r w:rsidRPr="00365A7C">
        <w:t>г) мой объективный взгляд не позволяет мне присоединиться к мнению коллег с готовностью и энтузиазмом;</w:t>
      </w:r>
    </w:p>
    <w:p w:rsidR="00AE117E" w:rsidRPr="00365A7C" w:rsidRDefault="00AE117E" w:rsidP="00365A7C">
      <w:pPr>
        <w:pStyle w:val="ListParagraph"/>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AE117E" w:rsidRPr="00365A7C" w:rsidRDefault="00AE117E" w:rsidP="00365A7C">
      <w:pPr>
        <w:pStyle w:val="ListParagraph"/>
        <w:ind w:left="0" w:firstLine="709"/>
        <w:jc w:val="both"/>
      </w:pPr>
      <w:r w:rsidRPr="00365A7C">
        <w:t>е) мне трудно руководить группой, я слишком чуток к атмосфере в группе;</w:t>
      </w:r>
    </w:p>
    <w:p w:rsidR="00AE117E" w:rsidRPr="00365A7C" w:rsidRDefault="00AE117E" w:rsidP="00365A7C">
      <w:pPr>
        <w:pStyle w:val="ListParagraph"/>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AE117E" w:rsidRPr="00365A7C" w:rsidRDefault="00AE117E" w:rsidP="00365A7C">
      <w:pPr>
        <w:pStyle w:val="ListParagraph"/>
        <w:ind w:left="0" w:firstLine="709"/>
        <w:jc w:val="both"/>
      </w:pPr>
      <w:r w:rsidRPr="00365A7C">
        <w:t>з) мои коллеги хотят, чтобы я излишне беспокоился о деталях и о том, что дела могут идти не так.</w:t>
      </w:r>
    </w:p>
    <w:p w:rsidR="00AE117E" w:rsidRPr="00365A7C" w:rsidRDefault="00AE117E" w:rsidP="00365A7C">
      <w:pPr>
        <w:pStyle w:val="ListParagraph"/>
        <w:ind w:left="0" w:firstLine="709"/>
        <w:jc w:val="both"/>
        <w:rPr>
          <w:u w:val="single"/>
        </w:rPr>
      </w:pPr>
      <w:r w:rsidRPr="00365A7C">
        <w:rPr>
          <w:u w:val="single"/>
        </w:rPr>
        <w:t>3. Каковы мои действия во время работы над проектом с другими людьми?</w:t>
      </w:r>
    </w:p>
    <w:p w:rsidR="00AE117E" w:rsidRPr="00365A7C" w:rsidRDefault="00AE117E" w:rsidP="00365A7C">
      <w:pPr>
        <w:pStyle w:val="ListParagraph"/>
        <w:ind w:left="0" w:firstLine="709"/>
        <w:jc w:val="both"/>
      </w:pPr>
      <w:r w:rsidRPr="00365A7C">
        <w:t xml:space="preserve"> Варианты ответа:</w:t>
      </w:r>
    </w:p>
    <w:p w:rsidR="00AE117E" w:rsidRPr="00365A7C" w:rsidRDefault="00AE117E" w:rsidP="00365A7C">
      <w:pPr>
        <w:pStyle w:val="ListParagraph"/>
        <w:ind w:left="0" w:firstLine="709"/>
        <w:jc w:val="both"/>
      </w:pPr>
      <w:r w:rsidRPr="00365A7C">
        <w:t>а) у меня есть способность влиять на людей без давления на них;</w:t>
      </w:r>
    </w:p>
    <w:p w:rsidR="00AE117E" w:rsidRPr="00365A7C" w:rsidRDefault="00AE117E" w:rsidP="00365A7C">
      <w:pPr>
        <w:pStyle w:val="ListParagraph"/>
        <w:ind w:left="0" w:firstLine="709"/>
        <w:jc w:val="both"/>
      </w:pPr>
      <w:r w:rsidRPr="00365A7C">
        <w:t>б) моя обычная бдительность предотвращает ошибки и оплошности, возникающие из-за невнимательности;</w:t>
      </w:r>
    </w:p>
    <w:p w:rsidR="00AE117E" w:rsidRPr="00365A7C" w:rsidRDefault="00AE117E" w:rsidP="00365A7C">
      <w:pPr>
        <w:pStyle w:val="ListParagraph"/>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AE117E" w:rsidRPr="00365A7C" w:rsidRDefault="00AE117E" w:rsidP="00365A7C">
      <w:pPr>
        <w:pStyle w:val="ListParagraph"/>
        <w:ind w:left="0" w:firstLine="709"/>
        <w:jc w:val="both"/>
      </w:pPr>
      <w:r w:rsidRPr="00365A7C">
        <w:t>г) можно рассчитывать, что я внесу в качестве вклада в работу группы нечто оригинальное;</w:t>
      </w:r>
    </w:p>
    <w:p w:rsidR="00AE117E" w:rsidRPr="00365A7C" w:rsidRDefault="00AE117E" w:rsidP="00365A7C">
      <w:pPr>
        <w:pStyle w:val="ListParagraph"/>
        <w:ind w:left="0" w:firstLine="709"/>
        <w:jc w:val="both"/>
      </w:pPr>
      <w:r w:rsidRPr="00365A7C">
        <w:t>д) я всегда готов поддержать хорошее предложение в общих интересах;</w:t>
      </w:r>
    </w:p>
    <w:p w:rsidR="00AE117E" w:rsidRPr="00365A7C" w:rsidRDefault="00AE117E" w:rsidP="00365A7C">
      <w:pPr>
        <w:pStyle w:val="ListParagraph"/>
        <w:ind w:left="0" w:firstLine="709"/>
        <w:jc w:val="both"/>
      </w:pPr>
      <w:r w:rsidRPr="00365A7C">
        <w:t>е) я стремлюсь искать самое свежее в новых идеях и усовершенствованиях;</w:t>
      </w:r>
    </w:p>
    <w:p w:rsidR="00AE117E" w:rsidRPr="00365A7C" w:rsidRDefault="00AE117E" w:rsidP="00365A7C">
      <w:pPr>
        <w:pStyle w:val="ListParagraph"/>
        <w:ind w:left="0" w:firstLine="709"/>
        <w:jc w:val="both"/>
      </w:pPr>
      <w:r w:rsidRPr="00365A7C">
        <w:t>ж) я полагаю, что моя способность к здравому смыслу поможет принять правильное решение;</w:t>
      </w:r>
    </w:p>
    <w:p w:rsidR="00AE117E" w:rsidRPr="00365A7C" w:rsidRDefault="00AE117E" w:rsidP="00365A7C">
      <w:pPr>
        <w:pStyle w:val="ListParagraph"/>
        <w:ind w:left="0" w:firstLine="709"/>
        <w:jc w:val="both"/>
      </w:pPr>
      <w:r w:rsidRPr="00365A7C">
        <w:t>з) на меня можно положиться в том, чтобы все основные работы были организованы.</w:t>
      </w:r>
    </w:p>
    <w:p w:rsidR="00AE117E" w:rsidRPr="00365A7C" w:rsidRDefault="00AE117E" w:rsidP="00365A7C">
      <w:pPr>
        <w:pStyle w:val="ListParagraph"/>
        <w:ind w:left="0" w:firstLine="709"/>
        <w:jc w:val="both"/>
        <w:rPr>
          <w:u w:val="single"/>
        </w:rPr>
      </w:pPr>
      <w:r w:rsidRPr="00365A7C">
        <w:rPr>
          <w:u w:val="single"/>
        </w:rPr>
        <w:t xml:space="preserve"> 4. В чем состоит характерный для меня подход к групповой работе?</w:t>
      </w:r>
    </w:p>
    <w:p w:rsidR="00AE117E" w:rsidRPr="00365A7C" w:rsidRDefault="00AE117E" w:rsidP="00365A7C">
      <w:pPr>
        <w:pStyle w:val="ListParagraph"/>
        <w:ind w:left="0" w:firstLine="709"/>
        <w:jc w:val="both"/>
      </w:pPr>
      <w:r w:rsidRPr="00365A7C">
        <w:t xml:space="preserve"> Варианты ответа:</w:t>
      </w:r>
    </w:p>
    <w:p w:rsidR="00AE117E" w:rsidRPr="00365A7C" w:rsidRDefault="00AE117E" w:rsidP="00365A7C">
      <w:pPr>
        <w:pStyle w:val="ListParagraph"/>
        <w:ind w:left="0" w:firstLine="709"/>
        <w:jc w:val="both"/>
      </w:pPr>
      <w:r w:rsidRPr="00365A7C">
        <w:t>а) у меня присутствуют желание и интерес лучше познакомиться с коллегами;</w:t>
      </w:r>
    </w:p>
    <w:p w:rsidR="00AE117E" w:rsidRPr="00365A7C" w:rsidRDefault="00AE117E" w:rsidP="00365A7C">
      <w:pPr>
        <w:pStyle w:val="ListParagraph"/>
        <w:ind w:left="0" w:firstLine="709"/>
        <w:jc w:val="both"/>
      </w:pPr>
      <w:r w:rsidRPr="00365A7C">
        <w:t>б) я не сопротивляюсь, если уделяется внимание точке зрения других, а моя позиция находится в меньшинстве;</w:t>
      </w:r>
    </w:p>
    <w:p w:rsidR="00AE117E" w:rsidRPr="00365A7C" w:rsidRDefault="00AE117E" w:rsidP="00365A7C">
      <w:pPr>
        <w:pStyle w:val="ListParagraph"/>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AE117E" w:rsidRPr="00365A7C" w:rsidRDefault="00AE117E" w:rsidP="00365A7C">
      <w:pPr>
        <w:pStyle w:val="ListParagraph"/>
        <w:ind w:left="0" w:firstLine="709"/>
        <w:jc w:val="both"/>
      </w:pPr>
      <w:r w:rsidRPr="00365A7C">
        <w:t>г) я думаю, у меня есть талант заставить всех работать, как только план запущен в действие;</w:t>
      </w:r>
    </w:p>
    <w:p w:rsidR="00AE117E" w:rsidRPr="00365A7C" w:rsidRDefault="00AE117E" w:rsidP="00365A7C">
      <w:pPr>
        <w:pStyle w:val="ListParagraph"/>
        <w:ind w:left="0" w:firstLine="709"/>
        <w:jc w:val="both"/>
      </w:pPr>
      <w:r w:rsidRPr="00365A7C">
        <w:t>д) для меня характерна черта избегать очевидного и выступать с чем-то неожиданным;</w:t>
      </w:r>
    </w:p>
    <w:p w:rsidR="00AE117E" w:rsidRPr="00365A7C" w:rsidRDefault="00AE117E" w:rsidP="00365A7C">
      <w:pPr>
        <w:pStyle w:val="ListParagraph"/>
        <w:ind w:left="0" w:firstLine="709"/>
        <w:jc w:val="both"/>
      </w:pPr>
      <w:r w:rsidRPr="00365A7C">
        <w:t>е) я постоянно совершенствую любую работу, которую выполняю;</w:t>
      </w:r>
    </w:p>
    <w:p w:rsidR="00AE117E" w:rsidRPr="00365A7C" w:rsidRDefault="00AE117E" w:rsidP="00365A7C">
      <w:pPr>
        <w:pStyle w:val="ListParagraph"/>
        <w:ind w:left="0" w:firstLine="709"/>
        <w:jc w:val="both"/>
      </w:pPr>
      <w:r w:rsidRPr="00365A7C">
        <w:t>ж) я готов расширять дружеское общение с коллегами вне работы;</w:t>
      </w:r>
    </w:p>
    <w:p w:rsidR="00AE117E" w:rsidRPr="00365A7C" w:rsidRDefault="00AE117E" w:rsidP="00365A7C">
      <w:pPr>
        <w:pStyle w:val="ListParagraph"/>
        <w:ind w:left="0" w:firstLine="709"/>
        <w:jc w:val="both"/>
      </w:pPr>
      <w:r w:rsidRPr="00365A7C">
        <w:t>з) до принятия решения я интересуюсь всеми точками зрения, поэтому не сомневаюсь в его правильности.</w:t>
      </w:r>
    </w:p>
    <w:p w:rsidR="00AE117E" w:rsidRPr="00365A7C" w:rsidRDefault="00AE117E" w:rsidP="00365A7C">
      <w:pPr>
        <w:pStyle w:val="ListParagraph"/>
        <w:ind w:left="0" w:firstLine="709"/>
        <w:jc w:val="both"/>
        <w:rPr>
          <w:u w:val="single"/>
        </w:rPr>
      </w:pPr>
      <w:r w:rsidRPr="00365A7C">
        <w:rPr>
          <w:u w:val="single"/>
        </w:rPr>
        <w:t xml:space="preserve"> 5. Почему я получаю удовлетворение от работы?</w:t>
      </w:r>
    </w:p>
    <w:p w:rsidR="00AE117E" w:rsidRPr="00365A7C" w:rsidRDefault="00AE117E" w:rsidP="00365A7C">
      <w:pPr>
        <w:pStyle w:val="ListParagraph"/>
        <w:ind w:left="0" w:firstLine="709"/>
        <w:jc w:val="both"/>
      </w:pPr>
      <w:r w:rsidRPr="00365A7C">
        <w:t>Варианты ответа:</w:t>
      </w:r>
    </w:p>
    <w:p w:rsidR="00AE117E" w:rsidRPr="00365A7C" w:rsidRDefault="00AE117E" w:rsidP="00365A7C">
      <w:pPr>
        <w:pStyle w:val="ListParagraph"/>
        <w:ind w:left="0" w:firstLine="709"/>
        <w:jc w:val="both"/>
      </w:pPr>
      <w:r w:rsidRPr="00365A7C">
        <w:t>а) мне нравится анализировать ситуации и взвешивать возможные альтернативы;</w:t>
      </w:r>
    </w:p>
    <w:p w:rsidR="00AE117E" w:rsidRPr="00365A7C" w:rsidRDefault="00AE117E" w:rsidP="00365A7C">
      <w:pPr>
        <w:pStyle w:val="ListParagraph"/>
        <w:ind w:left="0" w:firstLine="709"/>
        <w:jc w:val="both"/>
      </w:pPr>
      <w:r w:rsidRPr="00365A7C">
        <w:t>б) мне интересно находить практические решения проблем;</w:t>
      </w:r>
    </w:p>
    <w:p w:rsidR="00AE117E" w:rsidRPr="00365A7C" w:rsidRDefault="00AE117E" w:rsidP="00365A7C">
      <w:pPr>
        <w:pStyle w:val="ListParagraph"/>
        <w:ind w:left="0" w:firstLine="709"/>
        <w:jc w:val="both"/>
      </w:pPr>
      <w:r w:rsidRPr="00365A7C">
        <w:t>в) мне нравится чувствовать, что я способствую хорошим производственным отношениям;</w:t>
      </w:r>
    </w:p>
    <w:p w:rsidR="00AE117E" w:rsidRPr="00365A7C" w:rsidRDefault="00AE117E" w:rsidP="00365A7C">
      <w:pPr>
        <w:pStyle w:val="ListParagraph"/>
        <w:ind w:left="0" w:firstLine="709"/>
        <w:jc w:val="both"/>
      </w:pPr>
      <w:r w:rsidRPr="00365A7C">
        <w:t>г) я могу значительно влиять на решения;</w:t>
      </w:r>
    </w:p>
    <w:p w:rsidR="00AE117E" w:rsidRPr="00365A7C" w:rsidRDefault="00AE117E" w:rsidP="00365A7C">
      <w:pPr>
        <w:pStyle w:val="ListParagraph"/>
        <w:ind w:left="0" w:firstLine="709"/>
        <w:jc w:val="both"/>
      </w:pPr>
      <w:r w:rsidRPr="00365A7C">
        <w:t>д) я умею сходиться с людьми, которые могут предложить что-то новое;</w:t>
      </w:r>
    </w:p>
    <w:p w:rsidR="00AE117E" w:rsidRPr="00365A7C" w:rsidRDefault="00AE117E" w:rsidP="00365A7C">
      <w:pPr>
        <w:pStyle w:val="ListParagraph"/>
        <w:ind w:left="0" w:firstLine="709"/>
        <w:jc w:val="both"/>
      </w:pPr>
      <w:r w:rsidRPr="00365A7C">
        <w:t>е) я умею убедить людей согласиться на необходимые действия;</w:t>
      </w:r>
    </w:p>
    <w:p w:rsidR="00AE117E" w:rsidRPr="00365A7C" w:rsidRDefault="00AE117E" w:rsidP="00365A7C">
      <w:pPr>
        <w:pStyle w:val="ListParagraph"/>
        <w:ind w:left="0" w:firstLine="709"/>
        <w:jc w:val="both"/>
      </w:pPr>
      <w:r w:rsidRPr="00365A7C">
        <w:t>ж) поставив задачу, я полностью сосредотачиваюсь на данном виде деятельности;</w:t>
      </w:r>
    </w:p>
    <w:p w:rsidR="00AE117E" w:rsidRPr="00365A7C" w:rsidRDefault="00AE117E" w:rsidP="00365A7C">
      <w:pPr>
        <w:pStyle w:val="ListParagraph"/>
        <w:ind w:left="0" w:firstLine="709"/>
        <w:jc w:val="both"/>
      </w:pPr>
      <w:r w:rsidRPr="00365A7C">
        <w:t>з) мне нравится работать в области, где нужно напрягать воображение.</w:t>
      </w:r>
    </w:p>
    <w:p w:rsidR="00AE117E" w:rsidRPr="00365A7C" w:rsidRDefault="00AE117E" w:rsidP="00365A7C">
      <w:pPr>
        <w:pStyle w:val="ListParagraph"/>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AE117E" w:rsidRPr="00365A7C" w:rsidRDefault="00AE117E" w:rsidP="00365A7C">
      <w:pPr>
        <w:pStyle w:val="ListParagraph"/>
        <w:ind w:left="0" w:firstLine="709"/>
        <w:jc w:val="both"/>
      </w:pPr>
      <w:r w:rsidRPr="00365A7C">
        <w:t xml:space="preserve"> Варианты ответа:</w:t>
      </w:r>
    </w:p>
    <w:p w:rsidR="00AE117E" w:rsidRPr="00365A7C" w:rsidRDefault="00AE117E" w:rsidP="00365A7C">
      <w:pPr>
        <w:pStyle w:val="ListParagraph"/>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AE117E" w:rsidRPr="00365A7C" w:rsidRDefault="00AE117E" w:rsidP="00365A7C">
      <w:pPr>
        <w:pStyle w:val="ListParagraph"/>
        <w:ind w:left="0" w:firstLine="709"/>
        <w:jc w:val="both"/>
      </w:pPr>
      <w:r w:rsidRPr="00365A7C">
        <w:t>б) я был бы готов работать с тем, кто покажет самый позитивный подход;</w:t>
      </w:r>
    </w:p>
    <w:p w:rsidR="00AE117E" w:rsidRPr="00365A7C" w:rsidRDefault="00AE117E" w:rsidP="00365A7C">
      <w:pPr>
        <w:pStyle w:val="ListParagraph"/>
        <w:ind w:left="0" w:firstLine="709"/>
        <w:jc w:val="both"/>
      </w:pPr>
      <w:r w:rsidRPr="00365A7C">
        <w:t>в) я бы нашел способ уменьшения размеров проблемы, установив, какой вклад мог бы внести каждый;</w:t>
      </w:r>
    </w:p>
    <w:p w:rsidR="00AE117E" w:rsidRPr="00365A7C" w:rsidRDefault="00AE117E" w:rsidP="00365A7C">
      <w:pPr>
        <w:pStyle w:val="ListParagraph"/>
        <w:ind w:left="0" w:firstLine="709"/>
        <w:jc w:val="both"/>
      </w:pPr>
      <w:r w:rsidRPr="00365A7C">
        <w:t>г) присущая мне ответственность помогает гарантировать то, что работа будет выполнена вовремя;</w:t>
      </w:r>
    </w:p>
    <w:p w:rsidR="00AE117E" w:rsidRPr="00365A7C" w:rsidRDefault="00AE117E" w:rsidP="00365A7C">
      <w:pPr>
        <w:pStyle w:val="ListParagraph"/>
        <w:ind w:left="0" w:firstLine="709"/>
        <w:jc w:val="both"/>
      </w:pPr>
      <w:r w:rsidRPr="00365A7C">
        <w:t>д) я полагаю, что сохранил бы хладнокровие и способность мыслить объективно;</w:t>
      </w:r>
    </w:p>
    <w:p w:rsidR="00AE117E" w:rsidRPr="00365A7C" w:rsidRDefault="00AE117E" w:rsidP="00365A7C">
      <w:pPr>
        <w:pStyle w:val="ListParagraph"/>
        <w:ind w:left="0" w:firstLine="709"/>
        <w:jc w:val="both"/>
      </w:pPr>
      <w:r w:rsidRPr="00365A7C">
        <w:t>е) я бы шел к цели вопреки давлению;</w:t>
      </w:r>
    </w:p>
    <w:p w:rsidR="00AE117E" w:rsidRPr="00365A7C" w:rsidRDefault="00AE117E" w:rsidP="00365A7C">
      <w:pPr>
        <w:pStyle w:val="ListParagraph"/>
        <w:ind w:left="0" w:firstLine="709"/>
        <w:jc w:val="both"/>
      </w:pPr>
      <w:r w:rsidRPr="00365A7C">
        <w:t>ж) я был бы готов взять на себя руководство, если бы чувствовал, что группа не продвигается вперед;</w:t>
      </w:r>
    </w:p>
    <w:p w:rsidR="00AE117E" w:rsidRPr="00365A7C" w:rsidRDefault="00AE117E" w:rsidP="00365A7C">
      <w:pPr>
        <w:pStyle w:val="ListParagraph"/>
        <w:ind w:left="0" w:firstLine="709"/>
        <w:jc w:val="both"/>
      </w:pPr>
      <w:r w:rsidRPr="00365A7C">
        <w:t>з) я бы начал дискуссии для стимулирования новых мыслей и получения какого-либо результата.</w:t>
      </w:r>
    </w:p>
    <w:p w:rsidR="00AE117E" w:rsidRPr="00365A7C" w:rsidRDefault="00AE117E" w:rsidP="00365A7C">
      <w:pPr>
        <w:pStyle w:val="ListParagraph"/>
        <w:ind w:left="0" w:firstLine="709"/>
        <w:jc w:val="both"/>
        <w:rPr>
          <w:u w:val="single"/>
        </w:rPr>
      </w:pPr>
      <w:r w:rsidRPr="00365A7C">
        <w:rPr>
          <w:u w:val="single"/>
        </w:rPr>
        <w:t>7. Как я поступаю, когда работаю в группе и думаю об имеющихся у меня проблемах?</w:t>
      </w:r>
    </w:p>
    <w:p w:rsidR="00AE117E" w:rsidRPr="00365A7C" w:rsidRDefault="00AE117E" w:rsidP="00365A7C">
      <w:pPr>
        <w:pStyle w:val="ListParagraph"/>
        <w:ind w:left="0" w:firstLine="709"/>
        <w:jc w:val="both"/>
      </w:pPr>
      <w:r w:rsidRPr="00365A7C">
        <w:t xml:space="preserve"> Варианты ответа:</w:t>
      </w:r>
    </w:p>
    <w:bookmarkEnd w:id="0"/>
    <w:p w:rsidR="00AE117E" w:rsidRPr="00365A7C" w:rsidRDefault="00AE117E" w:rsidP="00365A7C">
      <w:pPr>
        <w:pStyle w:val="ListParagraph"/>
        <w:ind w:left="0" w:firstLine="709"/>
        <w:jc w:val="both"/>
      </w:pPr>
      <w:r w:rsidRPr="00365A7C">
        <w:t>а) я склонен выказывать нетерпимость к тем, кто препятствует прогрессу;</w:t>
      </w:r>
    </w:p>
    <w:p w:rsidR="00AE117E" w:rsidRPr="00365A7C" w:rsidRDefault="00AE117E" w:rsidP="00365A7C">
      <w:pPr>
        <w:pStyle w:val="ListParagraph"/>
        <w:ind w:left="0" w:firstLine="709"/>
        <w:jc w:val="both"/>
      </w:pPr>
      <w:r w:rsidRPr="00365A7C">
        <w:t>б) возможно остальные критикуют меня за то, что я слишком аналитичен и недостаточно интуитивен;</w:t>
      </w:r>
    </w:p>
    <w:p w:rsidR="00AE117E" w:rsidRPr="00365A7C" w:rsidRDefault="00AE117E" w:rsidP="00365A7C">
      <w:pPr>
        <w:pStyle w:val="ListParagraph"/>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AE117E" w:rsidRPr="00365A7C" w:rsidRDefault="00AE117E" w:rsidP="00365A7C">
      <w:pPr>
        <w:pStyle w:val="ListParagraph"/>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AE117E" w:rsidRPr="00365A7C" w:rsidRDefault="00AE117E" w:rsidP="00365A7C">
      <w:pPr>
        <w:pStyle w:val="ListParagraph"/>
        <w:ind w:left="0" w:firstLine="709"/>
        <w:jc w:val="both"/>
      </w:pPr>
      <w:r w:rsidRPr="00365A7C">
        <w:t>д) мне трудно начинать что-либо делать, если не ясны цели;</w:t>
      </w:r>
    </w:p>
    <w:p w:rsidR="00AE117E" w:rsidRPr="00365A7C" w:rsidRDefault="00AE117E" w:rsidP="00365A7C">
      <w:pPr>
        <w:pStyle w:val="ListParagraph"/>
        <w:ind w:left="0" w:firstLine="709"/>
        <w:jc w:val="both"/>
      </w:pPr>
      <w:r w:rsidRPr="00365A7C">
        <w:t>е) иногда я не в состоянии объяснить и прояснить сложные вопросы, которые приходят мне в голову;</w:t>
      </w:r>
    </w:p>
    <w:p w:rsidR="00AE117E" w:rsidRPr="00365A7C" w:rsidRDefault="00AE117E" w:rsidP="00365A7C">
      <w:pPr>
        <w:pStyle w:val="ListParagraph"/>
        <w:ind w:left="0" w:firstLine="709"/>
        <w:jc w:val="both"/>
      </w:pPr>
      <w:r w:rsidRPr="00365A7C">
        <w:t>ж) я осознаю, что хочу от других того, что не умею делать сам;</w:t>
      </w:r>
    </w:p>
    <w:p w:rsidR="00AE117E" w:rsidRPr="00365A7C" w:rsidRDefault="00AE117E" w:rsidP="00365A7C">
      <w:pPr>
        <w:pStyle w:val="ListParagraph"/>
        <w:ind w:left="0" w:firstLine="709"/>
        <w:jc w:val="both"/>
      </w:pPr>
      <w:r w:rsidRPr="00365A7C">
        <w:t>з) я не решаюсь четко изложить мои доводы реальной оппозиции.</w:t>
      </w:r>
    </w:p>
    <w:p w:rsidR="00AE117E" w:rsidRPr="00365A7C" w:rsidRDefault="00AE117E" w:rsidP="00365A7C">
      <w:pPr>
        <w:pStyle w:val="ListParagraph"/>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AE117E" w:rsidRPr="00365A7C" w:rsidRDefault="00AE117E" w:rsidP="00365A7C">
      <w:pPr>
        <w:pStyle w:val="ListParagraph"/>
        <w:ind w:left="0" w:firstLine="709"/>
        <w:jc w:val="both"/>
        <w:rPr>
          <w:u w:val="single"/>
        </w:rPr>
      </w:pPr>
      <w:r w:rsidRPr="00365A7C">
        <w:rPr>
          <w:u w:val="single"/>
        </w:rPr>
        <w:t>Подведение итогов</w:t>
      </w:r>
    </w:p>
    <w:p w:rsidR="00AE117E" w:rsidRPr="00365A7C" w:rsidRDefault="00AE117E" w:rsidP="00365A7C">
      <w:pPr>
        <w:pStyle w:val="ListParagraph"/>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AE117E" w:rsidRPr="00365A7C" w:rsidRDefault="00AE117E" w:rsidP="00365A7C">
      <w:pPr>
        <w:pStyle w:val="ListParagraph"/>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AE117E" w:rsidRPr="00365A7C" w:rsidRDefault="00AE117E" w:rsidP="00365A7C">
      <w:pPr>
        <w:pStyle w:val="ListParagraph"/>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AE117E" w:rsidRDefault="00AE117E" w:rsidP="00365A7C">
      <w:pPr>
        <w:pStyle w:val="ListParagraph"/>
        <w:ind w:left="0" w:firstLine="709"/>
        <w:jc w:val="right"/>
      </w:pPr>
      <w:r w:rsidRPr="00365A7C">
        <w:t xml:space="preserve"> Таблица </w:t>
      </w:r>
      <w:r>
        <w:t>4</w:t>
      </w:r>
    </w:p>
    <w:p w:rsidR="00AE117E" w:rsidRPr="00365A7C" w:rsidRDefault="00AE117E" w:rsidP="00365A7C">
      <w:pPr>
        <w:pStyle w:val="ListParagraph"/>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154"/>
        <w:gridCol w:w="1145"/>
        <w:gridCol w:w="1131"/>
        <w:gridCol w:w="1131"/>
        <w:gridCol w:w="1131"/>
        <w:gridCol w:w="1131"/>
        <w:gridCol w:w="1131"/>
        <w:gridCol w:w="1131"/>
        <w:gridCol w:w="1131"/>
      </w:tblGrid>
      <w:tr w:rsidR="00AE117E" w:rsidTr="0020232B">
        <w:tc>
          <w:tcPr>
            <w:tcW w:w="1154" w:type="dxa"/>
            <w:vMerge w:val="restart"/>
          </w:tcPr>
          <w:p w:rsidR="00AE117E" w:rsidRDefault="00AE117E" w:rsidP="0020232B">
            <w:pPr>
              <w:pStyle w:val="ListParagraph"/>
              <w:ind w:left="0"/>
              <w:jc w:val="both"/>
            </w:pPr>
            <w:r w:rsidRPr="00365A7C">
              <w:t>Вопросы</w:t>
            </w:r>
          </w:p>
        </w:tc>
        <w:tc>
          <w:tcPr>
            <w:tcW w:w="9062" w:type="dxa"/>
            <w:gridSpan w:val="8"/>
          </w:tcPr>
          <w:p w:rsidR="00AE117E" w:rsidRDefault="00AE117E" w:rsidP="0020232B">
            <w:pPr>
              <w:pStyle w:val="ListParagraph"/>
              <w:ind w:left="0"/>
              <w:jc w:val="center"/>
            </w:pPr>
            <w:r w:rsidRPr="00365A7C">
              <w:t>Типы ролей</w:t>
            </w:r>
          </w:p>
        </w:tc>
      </w:tr>
      <w:tr w:rsidR="00AE117E" w:rsidTr="0020232B">
        <w:tc>
          <w:tcPr>
            <w:tcW w:w="1154" w:type="dxa"/>
            <w:vMerge/>
          </w:tcPr>
          <w:p w:rsidR="00AE117E" w:rsidRDefault="00AE117E" w:rsidP="0020232B">
            <w:pPr>
              <w:pStyle w:val="ListParagraph"/>
              <w:ind w:left="0"/>
              <w:jc w:val="center"/>
            </w:pPr>
          </w:p>
        </w:tc>
        <w:tc>
          <w:tcPr>
            <w:tcW w:w="1145" w:type="dxa"/>
          </w:tcPr>
          <w:p w:rsidR="00AE117E" w:rsidRDefault="00AE117E" w:rsidP="0020232B">
            <w:pPr>
              <w:pStyle w:val="ListParagraph"/>
              <w:ind w:left="0"/>
              <w:jc w:val="center"/>
            </w:pPr>
            <w:r w:rsidRPr="00365A7C">
              <w:t>И</w:t>
            </w:r>
          </w:p>
        </w:tc>
        <w:tc>
          <w:tcPr>
            <w:tcW w:w="1131" w:type="dxa"/>
          </w:tcPr>
          <w:p w:rsidR="00AE117E" w:rsidRDefault="00AE117E" w:rsidP="0020232B">
            <w:pPr>
              <w:pStyle w:val="ListParagraph"/>
              <w:ind w:left="0"/>
              <w:jc w:val="center"/>
            </w:pPr>
            <w:r w:rsidRPr="00365A7C">
              <w:t>П</w:t>
            </w:r>
          </w:p>
        </w:tc>
        <w:tc>
          <w:tcPr>
            <w:tcW w:w="1131" w:type="dxa"/>
          </w:tcPr>
          <w:p w:rsidR="00AE117E" w:rsidRDefault="00AE117E" w:rsidP="0020232B">
            <w:pPr>
              <w:pStyle w:val="ListParagraph"/>
              <w:ind w:left="0"/>
              <w:jc w:val="center"/>
            </w:pPr>
            <w:r w:rsidRPr="00365A7C">
              <w:t>Ф</w:t>
            </w:r>
          </w:p>
        </w:tc>
        <w:tc>
          <w:tcPr>
            <w:tcW w:w="1131" w:type="dxa"/>
          </w:tcPr>
          <w:p w:rsidR="00AE117E" w:rsidRDefault="00AE117E" w:rsidP="0020232B">
            <w:pPr>
              <w:pStyle w:val="ListParagraph"/>
              <w:ind w:left="0"/>
              <w:jc w:val="center"/>
            </w:pPr>
            <w:r w:rsidRPr="00365A7C">
              <w:t>М</w:t>
            </w:r>
          </w:p>
        </w:tc>
        <w:tc>
          <w:tcPr>
            <w:tcW w:w="1131" w:type="dxa"/>
          </w:tcPr>
          <w:p w:rsidR="00AE117E" w:rsidRDefault="00AE117E" w:rsidP="0020232B">
            <w:pPr>
              <w:pStyle w:val="ListParagraph"/>
              <w:ind w:left="0"/>
              <w:jc w:val="center"/>
            </w:pPr>
            <w:r w:rsidRPr="00365A7C">
              <w:t>Р</w:t>
            </w:r>
          </w:p>
        </w:tc>
        <w:tc>
          <w:tcPr>
            <w:tcW w:w="1131" w:type="dxa"/>
          </w:tcPr>
          <w:p w:rsidR="00AE117E" w:rsidRDefault="00AE117E" w:rsidP="0020232B">
            <w:pPr>
              <w:pStyle w:val="ListParagraph"/>
              <w:ind w:left="0"/>
              <w:jc w:val="center"/>
            </w:pPr>
            <w:r w:rsidRPr="00365A7C">
              <w:t>О</w:t>
            </w:r>
          </w:p>
        </w:tc>
        <w:tc>
          <w:tcPr>
            <w:tcW w:w="1131" w:type="dxa"/>
          </w:tcPr>
          <w:p w:rsidR="00AE117E" w:rsidRDefault="00AE117E" w:rsidP="0020232B">
            <w:pPr>
              <w:pStyle w:val="ListParagraph"/>
              <w:ind w:left="0"/>
              <w:jc w:val="center"/>
            </w:pPr>
            <w:r w:rsidRPr="00365A7C">
              <w:t>К</w:t>
            </w:r>
          </w:p>
        </w:tc>
        <w:tc>
          <w:tcPr>
            <w:tcW w:w="1131" w:type="dxa"/>
          </w:tcPr>
          <w:p w:rsidR="00AE117E" w:rsidRDefault="00AE117E" w:rsidP="0020232B">
            <w:pPr>
              <w:pStyle w:val="ListParagraph"/>
              <w:ind w:left="0"/>
              <w:jc w:val="center"/>
            </w:pPr>
            <w:r w:rsidRPr="00365A7C">
              <w:t>Д</w:t>
            </w:r>
          </w:p>
        </w:tc>
      </w:tr>
      <w:tr w:rsidR="00AE117E" w:rsidTr="0020232B">
        <w:tc>
          <w:tcPr>
            <w:tcW w:w="1154" w:type="dxa"/>
          </w:tcPr>
          <w:p w:rsidR="00AE117E" w:rsidRDefault="00AE117E" w:rsidP="0020232B">
            <w:pPr>
              <w:pStyle w:val="ListParagraph"/>
              <w:ind w:left="0"/>
              <w:jc w:val="center"/>
            </w:pPr>
            <w:r>
              <w:t>1</w:t>
            </w:r>
          </w:p>
        </w:tc>
        <w:tc>
          <w:tcPr>
            <w:tcW w:w="1145" w:type="dxa"/>
          </w:tcPr>
          <w:p w:rsidR="00AE117E" w:rsidRDefault="00AE117E" w:rsidP="0020232B">
            <w:pPr>
              <w:pStyle w:val="ListParagraph"/>
              <w:ind w:left="0"/>
              <w:jc w:val="center"/>
            </w:pPr>
            <w:r w:rsidRPr="00365A7C">
              <w:t>ж</w:t>
            </w:r>
            <w:r w:rsidRPr="00365A7C">
              <w:tab/>
            </w:r>
          </w:p>
        </w:tc>
        <w:tc>
          <w:tcPr>
            <w:tcW w:w="1131" w:type="dxa"/>
          </w:tcPr>
          <w:p w:rsidR="00AE117E" w:rsidRDefault="00AE117E" w:rsidP="0020232B">
            <w:pPr>
              <w:pStyle w:val="ListParagraph"/>
              <w:ind w:left="0"/>
              <w:jc w:val="center"/>
            </w:pPr>
            <w:r w:rsidRPr="00365A7C">
              <w:t>г</w:t>
            </w:r>
          </w:p>
        </w:tc>
        <w:tc>
          <w:tcPr>
            <w:tcW w:w="1131" w:type="dxa"/>
          </w:tcPr>
          <w:p w:rsidR="00AE117E" w:rsidRDefault="00AE117E" w:rsidP="0020232B">
            <w:pPr>
              <w:pStyle w:val="ListParagraph"/>
              <w:ind w:left="0"/>
              <w:jc w:val="center"/>
            </w:pPr>
            <w:r w:rsidRPr="00365A7C">
              <w:t>е</w:t>
            </w:r>
          </w:p>
        </w:tc>
        <w:tc>
          <w:tcPr>
            <w:tcW w:w="1131" w:type="dxa"/>
          </w:tcPr>
          <w:p w:rsidR="00AE117E" w:rsidRDefault="00AE117E" w:rsidP="0020232B">
            <w:pPr>
              <w:pStyle w:val="ListParagraph"/>
              <w:ind w:left="0"/>
              <w:jc w:val="center"/>
            </w:pPr>
            <w:r w:rsidRPr="00365A7C">
              <w:t>в</w:t>
            </w:r>
          </w:p>
        </w:tc>
        <w:tc>
          <w:tcPr>
            <w:tcW w:w="1131" w:type="dxa"/>
          </w:tcPr>
          <w:p w:rsidR="00AE117E" w:rsidRDefault="00AE117E" w:rsidP="0020232B">
            <w:pPr>
              <w:pStyle w:val="ListParagraph"/>
              <w:ind w:left="0"/>
              <w:jc w:val="center"/>
            </w:pPr>
            <w:r w:rsidRPr="00365A7C">
              <w:t>а</w:t>
            </w:r>
          </w:p>
        </w:tc>
        <w:tc>
          <w:tcPr>
            <w:tcW w:w="1131" w:type="dxa"/>
          </w:tcPr>
          <w:p w:rsidR="00AE117E" w:rsidRDefault="00AE117E" w:rsidP="0020232B">
            <w:pPr>
              <w:pStyle w:val="ListParagraph"/>
              <w:ind w:left="0"/>
              <w:jc w:val="center"/>
            </w:pPr>
            <w:r w:rsidRPr="00365A7C">
              <w:t>з</w:t>
            </w:r>
          </w:p>
        </w:tc>
        <w:tc>
          <w:tcPr>
            <w:tcW w:w="1131" w:type="dxa"/>
          </w:tcPr>
          <w:p w:rsidR="00AE117E" w:rsidRDefault="00AE117E" w:rsidP="0020232B">
            <w:pPr>
              <w:pStyle w:val="ListParagraph"/>
              <w:ind w:left="0"/>
              <w:jc w:val="center"/>
            </w:pPr>
            <w:r w:rsidRPr="00365A7C">
              <w:t>б</w:t>
            </w:r>
          </w:p>
        </w:tc>
        <w:tc>
          <w:tcPr>
            <w:tcW w:w="1131" w:type="dxa"/>
          </w:tcPr>
          <w:p w:rsidR="00AE117E" w:rsidRDefault="00AE117E" w:rsidP="0020232B">
            <w:pPr>
              <w:pStyle w:val="ListParagraph"/>
              <w:ind w:left="0"/>
              <w:jc w:val="center"/>
            </w:pPr>
            <w:r w:rsidRPr="00365A7C">
              <w:t>д</w:t>
            </w:r>
          </w:p>
        </w:tc>
      </w:tr>
      <w:tr w:rsidR="00AE117E" w:rsidTr="0020232B">
        <w:tc>
          <w:tcPr>
            <w:tcW w:w="1154" w:type="dxa"/>
          </w:tcPr>
          <w:p w:rsidR="00AE117E" w:rsidRDefault="00AE117E" w:rsidP="0020232B">
            <w:pPr>
              <w:pStyle w:val="ListParagraph"/>
              <w:ind w:left="0"/>
              <w:jc w:val="center"/>
            </w:pPr>
            <w:r>
              <w:t>2</w:t>
            </w:r>
          </w:p>
        </w:tc>
        <w:tc>
          <w:tcPr>
            <w:tcW w:w="1145" w:type="dxa"/>
          </w:tcPr>
          <w:p w:rsidR="00AE117E" w:rsidRDefault="00AE117E" w:rsidP="0020232B">
            <w:pPr>
              <w:pStyle w:val="ListParagraph"/>
              <w:ind w:left="0"/>
              <w:jc w:val="center"/>
            </w:pPr>
            <w:r w:rsidRPr="00365A7C">
              <w:t>а</w:t>
            </w:r>
          </w:p>
        </w:tc>
        <w:tc>
          <w:tcPr>
            <w:tcW w:w="1131" w:type="dxa"/>
          </w:tcPr>
          <w:p w:rsidR="00AE117E" w:rsidRDefault="00AE117E" w:rsidP="0020232B">
            <w:pPr>
              <w:pStyle w:val="ListParagraph"/>
              <w:ind w:left="0"/>
              <w:jc w:val="center"/>
            </w:pPr>
            <w:r w:rsidRPr="00365A7C">
              <w:t>б</w:t>
            </w:r>
            <w:r w:rsidRPr="00365A7C">
              <w:tab/>
            </w:r>
          </w:p>
        </w:tc>
        <w:tc>
          <w:tcPr>
            <w:tcW w:w="1131" w:type="dxa"/>
          </w:tcPr>
          <w:p w:rsidR="00AE117E" w:rsidRDefault="00AE117E" w:rsidP="0020232B">
            <w:pPr>
              <w:pStyle w:val="ListParagraph"/>
              <w:ind w:left="0"/>
              <w:jc w:val="center"/>
            </w:pPr>
            <w:r w:rsidRPr="00365A7C">
              <w:t>д</w:t>
            </w:r>
          </w:p>
        </w:tc>
        <w:tc>
          <w:tcPr>
            <w:tcW w:w="1131" w:type="dxa"/>
          </w:tcPr>
          <w:p w:rsidR="00AE117E" w:rsidRDefault="00AE117E" w:rsidP="0020232B">
            <w:pPr>
              <w:pStyle w:val="ListParagraph"/>
              <w:ind w:left="0"/>
              <w:jc w:val="center"/>
            </w:pPr>
            <w:r w:rsidRPr="00365A7C">
              <w:t>ж</w:t>
            </w:r>
          </w:p>
        </w:tc>
        <w:tc>
          <w:tcPr>
            <w:tcW w:w="1131" w:type="dxa"/>
          </w:tcPr>
          <w:p w:rsidR="00AE117E" w:rsidRDefault="00AE117E" w:rsidP="0020232B">
            <w:pPr>
              <w:pStyle w:val="ListParagraph"/>
              <w:ind w:left="0"/>
              <w:jc w:val="center"/>
            </w:pPr>
            <w:r w:rsidRPr="00365A7C">
              <w:t>в</w:t>
            </w:r>
          </w:p>
        </w:tc>
        <w:tc>
          <w:tcPr>
            <w:tcW w:w="1131" w:type="dxa"/>
          </w:tcPr>
          <w:p w:rsidR="00AE117E" w:rsidRDefault="00AE117E" w:rsidP="0020232B">
            <w:pPr>
              <w:pStyle w:val="ListParagraph"/>
              <w:ind w:left="0"/>
              <w:jc w:val="center"/>
            </w:pPr>
            <w:r w:rsidRPr="00365A7C">
              <w:t>г</w:t>
            </w:r>
          </w:p>
        </w:tc>
        <w:tc>
          <w:tcPr>
            <w:tcW w:w="1131" w:type="dxa"/>
          </w:tcPr>
          <w:p w:rsidR="00AE117E" w:rsidRDefault="00AE117E" w:rsidP="0020232B">
            <w:pPr>
              <w:pStyle w:val="ListParagraph"/>
              <w:ind w:left="0"/>
              <w:jc w:val="center"/>
            </w:pPr>
            <w:r w:rsidRPr="00365A7C">
              <w:t>е</w:t>
            </w:r>
          </w:p>
        </w:tc>
        <w:tc>
          <w:tcPr>
            <w:tcW w:w="1131" w:type="dxa"/>
          </w:tcPr>
          <w:p w:rsidR="00AE117E" w:rsidRDefault="00AE117E" w:rsidP="0020232B">
            <w:pPr>
              <w:pStyle w:val="ListParagraph"/>
              <w:ind w:left="0"/>
              <w:jc w:val="center"/>
            </w:pPr>
            <w:r w:rsidRPr="00365A7C">
              <w:t>з</w:t>
            </w:r>
          </w:p>
        </w:tc>
      </w:tr>
      <w:tr w:rsidR="00AE117E" w:rsidTr="0020232B">
        <w:tc>
          <w:tcPr>
            <w:tcW w:w="1154" w:type="dxa"/>
          </w:tcPr>
          <w:p w:rsidR="00AE117E" w:rsidRDefault="00AE117E" w:rsidP="0020232B">
            <w:pPr>
              <w:pStyle w:val="ListParagraph"/>
              <w:ind w:left="0"/>
              <w:jc w:val="center"/>
            </w:pPr>
            <w:r>
              <w:t>3</w:t>
            </w:r>
          </w:p>
        </w:tc>
        <w:tc>
          <w:tcPr>
            <w:tcW w:w="1145" w:type="dxa"/>
          </w:tcPr>
          <w:p w:rsidR="00AE117E" w:rsidRDefault="00AE117E" w:rsidP="0020232B">
            <w:pPr>
              <w:pStyle w:val="ListParagraph"/>
              <w:ind w:left="0"/>
              <w:jc w:val="center"/>
            </w:pPr>
            <w:r w:rsidRPr="00365A7C">
              <w:t>з</w:t>
            </w:r>
          </w:p>
        </w:tc>
        <w:tc>
          <w:tcPr>
            <w:tcW w:w="1131" w:type="dxa"/>
          </w:tcPr>
          <w:p w:rsidR="00AE117E" w:rsidRDefault="00AE117E" w:rsidP="0020232B">
            <w:pPr>
              <w:pStyle w:val="ListParagraph"/>
              <w:ind w:left="0"/>
              <w:jc w:val="center"/>
            </w:pPr>
            <w:r w:rsidRPr="00365A7C">
              <w:t>а</w:t>
            </w:r>
          </w:p>
        </w:tc>
        <w:tc>
          <w:tcPr>
            <w:tcW w:w="1131" w:type="dxa"/>
          </w:tcPr>
          <w:p w:rsidR="00AE117E" w:rsidRDefault="00AE117E" w:rsidP="0020232B">
            <w:pPr>
              <w:pStyle w:val="ListParagraph"/>
              <w:ind w:left="0"/>
              <w:jc w:val="center"/>
            </w:pPr>
            <w:r w:rsidRPr="00365A7C">
              <w:t>в</w:t>
            </w:r>
          </w:p>
        </w:tc>
        <w:tc>
          <w:tcPr>
            <w:tcW w:w="1131" w:type="dxa"/>
          </w:tcPr>
          <w:p w:rsidR="00AE117E" w:rsidRDefault="00AE117E" w:rsidP="0020232B">
            <w:pPr>
              <w:pStyle w:val="ListParagraph"/>
              <w:ind w:left="0"/>
              <w:jc w:val="center"/>
            </w:pPr>
            <w:r w:rsidRPr="00365A7C">
              <w:t>г</w:t>
            </w:r>
          </w:p>
        </w:tc>
        <w:tc>
          <w:tcPr>
            <w:tcW w:w="1131" w:type="dxa"/>
          </w:tcPr>
          <w:p w:rsidR="00AE117E" w:rsidRDefault="00AE117E" w:rsidP="0020232B">
            <w:pPr>
              <w:pStyle w:val="ListParagraph"/>
              <w:ind w:left="0"/>
              <w:jc w:val="center"/>
            </w:pPr>
            <w:r w:rsidRPr="00365A7C">
              <w:t>е</w:t>
            </w:r>
          </w:p>
        </w:tc>
        <w:tc>
          <w:tcPr>
            <w:tcW w:w="1131" w:type="dxa"/>
          </w:tcPr>
          <w:p w:rsidR="00AE117E" w:rsidRDefault="00AE117E" w:rsidP="0020232B">
            <w:pPr>
              <w:pStyle w:val="ListParagraph"/>
              <w:ind w:left="0"/>
              <w:jc w:val="center"/>
            </w:pPr>
            <w:r w:rsidRPr="00365A7C">
              <w:t>ж</w:t>
            </w:r>
          </w:p>
        </w:tc>
        <w:tc>
          <w:tcPr>
            <w:tcW w:w="1131" w:type="dxa"/>
          </w:tcPr>
          <w:p w:rsidR="00AE117E" w:rsidRDefault="00AE117E" w:rsidP="0020232B">
            <w:pPr>
              <w:pStyle w:val="ListParagraph"/>
              <w:ind w:left="0"/>
              <w:jc w:val="center"/>
            </w:pPr>
            <w:r w:rsidRPr="00365A7C">
              <w:t>д</w:t>
            </w:r>
          </w:p>
        </w:tc>
        <w:tc>
          <w:tcPr>
            <w:tcW w:w="1131" w:type="dxa"/>
          </w:tcPr>
          <w:p w:rsidR="00AE117E" w:rsidRDefault="00AE117E" w:rsidP="0020232B">
            <w:pPr>
              <w:pStyle w:val="ListParagraph"/>
              <w:ind w:left="0"/>
              <w:jc w:val="center"/>
            </w:pPr>
            <w:r w:rsidRPr="00365A7C">
              <w:t>б</w:t>
            </w:r>
          </w:p>
        </w:tc>
      </w:tr>
      <w:tr w:rsidR="00AE117E" w:rsidTr="0020232B">
        <w:tc>
          <w:tcPr>
            <w:tcW w:w="1154" w:type="dxa"/>
          </w:tcPr>
          <w:p w:rsidR="00AE117E" w:rsidRDefault="00AE117E" w:rsidP="0020232B">
            <w:pPr>
              <w:pStyle w:val="ListParagraph"/>
              <w:ind w:left="0"/>
              <w:jc w:val="center"/>
            </w:pPr>
            <w:r>
              <w:t>4</w:t>
            </w:r>
          </w:p>
        </w:tc>
        <w:tc>
          <w:tcPr>
            <w:tcW w:w="1145" w:type="dxa"/>
          </w:tcPr>
          <w:p w:rsidR="00AE117E" w:rsidRDefault="00AE117E" w:rsidP="0020232B">
            <w:pPr>
              <w:pStyle w:val="ListParagraph"/>
              <w:ind w:left="0"/>
              <w:jc w:val="center"/>
            </w:pPr>
            <w:r w:rsidRPr="00365A7C">
              <w:t>г</w:t>
            </w:r>
          </w:p>
        </w:tc>
        <w:tc>
          <w:tcPr>
            <w:tcW w:w="1131" w:type="dxa"/>
          </w:tcPr>
          <w:p w:rsidR="00AE117E" w:rsidRDefault="00AE117E" w:rsidP="0020232B">
            <w:pPr>
              <w:pStyle w:val="ListParagraph"/>
              <w:ind w:left="0"/>
              <w:jc w:val="center"/>
            </w:pPr>
            <w:r w:rsidRPr="00365A7C">
              <w:t>з</w:t>
            </w:r>
          </w:p>
        </w:tc>
        <w:tc>
          <w:tcPr>
            <w:tcW w:w="1131" w:type="dxa"/>
          </w:tcPr>
          <w:p w:rsidR="00AE117E" w:rsidRDefault="00AE117E" w:rsidP="0020232B">
            <w:pPr>
              <w:pStyle w:val="ListParagraph"/>
              <w:ind w:left="0"/>
              <w:jc w:val="center"/>
            </w:pPr>
            <w:r w:rsidRPr="00365A7C">
              <w:t>б</w:t>
            </w:r>
          </w:p>
        </w:tc>
        <w:tc>
          <w:tcPr>
            <w:tcW w:w="1131" w:type="dxa"/>
          </w:tcPr>
          <w:p w:rsidR="00AE117E" w:rsidRDefault="00AE117E" w:rsidP="0020232B">
            <w:pPr>
              <w:pStyle w:val="ListParagraph"/>
              <w:ind w:left="0"/>
              <w:jc w:val="center"/>
            </w:pPr>
            <w:r w:rsidRPr="00365A7C">
              <w:t>д</w:t>
            </w:r>
          </w:p>
        </w:tc>
        <w:tc>
          <w:tcPr>
            <w:tcW w:w="1131" w:type="dxa"/>
          </w:tcPr>
          <w:p w:rsidR="00AE117E" w:rsidRDefault="00AE117E" w:rsidP="0020232B">
            <w:pPr>
              <w:pStyle w:val="ListParagraph"/>
              <w:ind w:left="0"/>
              <w:jc w:val="center"/>
            </w:pPr>
            <w:r w:rsidRPr="00365A7C">
              <w:t>ж</w:t>
            </w:r>
          </w:p>
        </w:tc>
        <w:tc>
          <w:tcPr>
            <w:tcW w:w="1131" w:type="dxa"/>
          </w:tcPr>
          <w:p w:rsidR="00AE117E" w:rsidRDefault="00AE117E" w:rsidP="0020232B">
            <w:pPr>
              <w:pStyle w:val="ListParagraph"/>
              <w:ind w:left="0"/>
              <w:jc w:val="center"/>
            </w:pPr>
            <w:r w:rsidRPr="00365A7C">
              <w:t>в</w:t>
            </w:r>
          </w:p>
        </w:tc>
        <w:tc>
          <w:tcPr>
            <w:tcW w:w="1131" w:type="dxa"/>
          </w:tcPr>
          <w:p w:rsidR="00AE117E" w:rsidRDefault="00AE117E" w:rsidP="0020232B">
            <w:pPr>
              <w:pStyle w:val="ListParagraph"/>
              <w:ind w:left="0"/>
              <w:jc w:val="center"/>
            </w:pPr>
            <w:r w:rsidRPr="00365A7C">
              <w:t>а</w:t>
            </w:r>
          </w:p>
        </w:tc>
        <w:tc>
          <w:tcPr>
            <w:tcW w:w="1131" w:type="dxa"/>
          </w:tcPr>
          <w:p w:rsidR="00AE117E" w:rsidRDefault="00AE117E" w:rsidP="0020232B">
            <w:pPr>
              <w:pStyle w:val="ListParagraph"/>
              <w:ind w:left="0"/>
              <w:jc w:val="center"/>
            </w:pPr>
            <w:r w:rsidRPr="00365A7C">
              <w:t>е</w:t>
            </w:r>
          </w:p>
        </w:tc>
      </w:tr>
      <w:tr w:rsidR="00AE117E" w:rsidTr="0020232B">
        <w:tc>
          <w:tcPr>
            <w:tcW w:w="1154" w:type="dxa"/>
          </w:tcPr>
          <w:p w:rsidR="00AE117E" w:rsidRDefault="00AE117E" w:rsidP="0020232B">
            <w:pPr>
              <w:pStyle w:val="ListParagraph"/>
              <w:ind w:left="0"/>
              <w:jc w:val="center"/>
            </w:pPr>
            <w:r>
              <w:t>5</w:t>
            </w:r>
          </w:p>
        </w:tc>
        <w:tc>
          <w:tcPr>
            <w:tcW w:w="1145" w:type="dxa"/>
          </w:tcPr>
          <w:p w:rsidR="00AE117E" w:rsidRDefault="00AE117E" w:rsidP="0020232B">
            <w:pPr>
              <w:pStyle w:val="ListParagraph"/>
              <w:ind w:left="0"/>
              <w:jc w:val="center"/>
            </w:pPr>
            <w:r w:rsidRPr="00365A7C">
              <w:t>б</w:t>
            </w:r>
          </w:p>
        </w:tc>
        <w:tc>
          <w:tcPr>
            <w:tcW w:w="1131" w:type="dxa"/>
          </w:tcPr>
          <w:p w:rsidR="00AE117E" w:rsidRDefault="00AE117E" w:rsidP="0020232B">
            <w:pPr>
              <w:pStyle w:val="ListParagraph"/>
              <w:ind w:left="0"/>
              <w:jc w:val="center"/>
            </w:pPr>
            <w:r w:rsidRPr="00365A7C">
              <w:t>е</w:t>
            </w:r>
          </w:p>
        </w:tc>
        <w:tc>
          <w:tcPr>
            <w:tcW w:w="1131" w:type="dxa"/>
          </w:tcPr>
          <w:p w:rsidR="00AE117E" w:rsidRDefault="00AE117E" w:rsidP="0020232B">
            <w:pPr>
              <w:pStyle w:val="ListParagraph"/>
              <w:ind w:left="0"/>
              <w:jc w:val="center"/>
            </w:pPr>
            <w:r w:rsidRPr="00365A7C">
              <w:t>г</w:t>
            </w:r>
          </w:p>
        </w:tc>
        <w:tc>
          <w:tcPr>
            <w:tcW w:w="1131" w:type="dxa"/>
          </w:tcPr>
          <w:p w:rsidR="00AE117E" w:rsidRDefault="00AE117E" w:rsidP="0020232B">
            <w:pPr>
              <w:pStyle w:val="ListParagraph"/>
              <w:ind w:left="0"/>
              <w:jc w:val="center"/>
            </w:pPr>
            <w:r w:rsidRPr="00365A7C">
              <w:t>з</w:t>
            </w:r>
          </w:p>
        </w:tc>
        <w:tc>
          <w:tcPr>
            <w:tcW w:w="1131" w:type="dxa"/>
          </w:tcPr>
          <w:p w:rsidR="00AE117E" w:rsidRDefault="00AE117E" w:rsidP="0020232B">
            <w:pPr>
              <w:pStyle w:val="ListParagraph"/>
              <w:ind w:left="0"/>
              <w:jc w:val="center"/>
            </w:pPr>
            <w:r w:rsidRPr="00365A7C">
              <w:t>д</w:t>
            </w:r>
          </w:p>
        </w:tc>
        <w:tc>
          <w:tcPr>
            <w:tcW w:w="1131" w:type="dxa"/>
          </w:tcPr>
          <w:p w:rsidR="00AE117E" w:rsidRDefault="00AE117E" w:rsidP="0020232B">
            <w:pPr>
              <w:pStyle w:val="ListParagraph"/>
              <w:ind w:left="0"/>
              <w:jc w:val="center"/>
            </w:pPr>
            <w:r w:rsidRPr="00365A7C">
              <w:t>а</w:t>
            </w:r>
          </w:p>
        </w:tc>
        <w:tc>
          <w:tcPr>
            <w:tcW w:w="1131" w:type="dxa"/>
          </w:tcPr>
          <w:p w:rsidR="00AE117E" w:rsidRDefault="00AE117E" w:rsidP="0020232B">
            <w:pPr>
              <w:pStyle w:val="ListParagraph"/>
              <w:ind w:left="0"/>
              <w:jc w:val="center"/>
            </w:pPr>
            <w:r w:rsidRPr="00365A7C">
              <w:t>в</w:t>
            </w:r>
          </w:p>
        </w:tc>
        <w:tc>
          <w:tcPr>
            <w:tcW w:w="1131" w:type="dxa"/>
          </w:tcPr>
          <w:p w:rsidR="00AE117E" w:rsidRDefault="00AE117E" w:rsidP="0020232B">
            <w:pPr>
              <w:pStyle w:val="ListParagraph"/>
              <w:ind w:left="0"/>
              <w:jc w:val="center"/>
            </w:pPr>
            <w:r w:rsidRPr="00365A7C">
              <w:t>ж</w:t>
            </w:r>
          </w:p>
        </w:tc>
      </w:tr>
      <w:tr w:rsidR="00AE117E" w:rsidTr="0020232B">
        <w:tc>
          <w:tcPr>
            <w:tcW w:w="1154" w:type="dxa"/>
          </w:tcPr>
          <w:p w:rsidR="00AE117E" w:rsidRDefault="00AE117E" w:rsidP="0020232B">
            <w:pPr>
              <w:pStyle w:val="ListParagraph"/>
              <w:ind w:left="0"/>
              <w:jc w:val="center"/>
            </w:pPr>
            <w:r>
              <w:t>6</w:t>
            </w:r>
          </w:p>
        </w:tc>
        <w:tc>
          <w:tcPr>
            <w:tcW w:w="1145" w:type="dxa"/>
          </w:tcPr>
          <w:p w:rsidR="00AE117E" w:rsidRDefault="00AE117E" w:rsidP="0020232B">
            <w:pPr>
              <w:pStyle w:val="ListParagraph"/>
              <w:ind w:left="0"/>
              <w:jc w:val="center"/>
            </w:pPr>
            <w:r w:rsidRPr="00365A7C">
              <w:t>е</w:t>
            </w:r>
          </w:p>
        </w:tc>
        <w:tc>
          <w:tcPr>
            <w:tcW w:w="1131" w:type="dxa"/>
          </w:tcPr>
          <w:p w:rsidR="00AE117E" w:rsidRDefault="00AE117E" w:rsidP="0020232B">
            <w:pPr>
              <w:pStyle w:val="ListParagraph"/>
              <w:ind w:left="0"/>
              <w:jc w:val="center"/>
            </w:pPr>
            <w:r w:rsidRPr="00365A7C">
              <w:t>в</w:t>
            </w:r>
          </w:p>
        </w:tc>
        <w:tc>
          <w:tcPr>
            <w:tcW w:w="1131" w:type="dxa"/>
          </w:tcPr>
          <w:p w:rsidR="00AE117E" w:rsidRDefault="00AE117E" w:rsidP="0020232B">
            <w:pPr>
              <w:pStyle w:val="ListParagraph"/>
              <w:ind w:left="0"/>
              <w:jc w:val="center"/>
            </w:pPr>
            <w:r w:rsidRPr="00365A7C">
              <w:t>ж</w:t>
            </w:r>
          </w:p>
        </w:tc>
        <w:tc>
          <w:tcPr>
            <w:tcW w:w="1131" w:type="dxa"/>
          </w:tcPr>
          <w:p w:rsidR="00AE117E" w:rsidRDefault="00AE117E" w:rsidP="0020232B">
            <w:pPr>
              <w:pStyle w:val="ListParagraph"/>
              <w:ind w:left="0"/>
              <w:jc w:val="center"/>
            </w:pPr>
            <w:r w:rsidRPr="00365A7C">
              <w:t>а</w:t>
            </w:r>
          </w:p>
        </w:tc>
        <w:tc>
          <w:tcPr>
            <w:tcW w:w="1131" w:type="dxa"/>
          </w:tcPr>
          <w:p w:rsidR="00AE117E" w:rsidRDefault="00AE117E" w:rsidP="0020232B">
            <w:pPr>
              <w:pStyle w:val="ListParagraph"/>
              <w:ind w:left="0"/>
              <w:jc w:val="center"/>
            </w:pPr>
            <w:r w:rsidRPr="00365A7C">
              <w:t>з</w:t>
            </w:r>
          </w:p>
        </w:tc>
        <w:tc>
          <w:tcPr>
            <w:tcW w:w="1131" w:type="dxa"/>
          </w:tcPr>
          <w:p w:rsidR="00AE117E" w:rsidRDefault="00AE117E" w:rsidP="0020232B">
            <w:pPr>
              <w:pStyle w:val="ListParagraph"/>
              <w:ind w:left="0"/>
              <w:jc w:val="center"/>
            </w:pPr>
            <w:r w:rsidRPr="00365A7C">
              <w:t>д</w:t>
            </w:r>
          </w:p>
        </w:tc>
        <w:tc>
          <w:tcPr>
            <w:tcW w:w="1131" w:type="dxa"/>
          </w:tcPr>
          <w:p w:rsidR="00AE117E" w:rsidRDefault="00AE117E" w:rsidP="0020232B">
            <w:pPr>
              <w:pStyle w:val="ListParagraph"/>
              <w:ind w:left="0"/>
              <w:jc w:val="center"/>
            </w:pPr>
            <w:r w:rsidRPr="00365A7C">
              <w:t>б</w:t>
            </w:r>
          </w:p>
        </w:tc>
        <w:tc>
          <w:tcPr>
            <w:tcW w:w="1131" w:type="dxa"/>
          </w:tcPr>
          <w:p w:rsidR="00AE117E" w:rsidRDefault="00AE117E" w:rsidP="0020232B">
            <w:pPr>
              <w:pStyle w:val="ListParagraph"/>
              <w:ind w:left="0"/>
              <w:jc w:val="center"/>
            </w:pPr>
            <w:r w:rsidRPr="00365A7C">
              <w:t>г</w:t>
            </w:r>
          </w:p>
        </w:tc>
      </w:tr>
      <w:tr w:rsidR="00AE117E" w:rsidTr="0020232B">
        <w:tc>
          <w:tcPr>
            <w:tcW w:w="1154" w:type="dxa"/>
          </w:tcPr>
          <w:p w:rsidR="00AE117E" w:rsidRDefault="00AE117E" w:rsidP="0020232B">
            <w:pPr>
              <w:pStyle w:val="ListParagraph"/>
              <w:ind w:left="0"/>
              <w:jc w:val="center"/>
            </w:pPr>
            <w:r>
              <w:t>7</w:t>
            </w:r>
          </w:p>
        </w:tc>
        <w:tc>
          <w:tcPr>
            <w:tcW w:w="1145" w:type="dxa"/>
          </w:tcPr>
          <w:p w:rsidR="00AE117E" w:rsidRDefault="00AE117E" w:rsidP="0020232B">
            <w:pPr>
              <w:pStyle w:val="ListParagraph"/>
              <w:ind w:left="0"/>
              <w:jc w:val="center"/>
            </w:pPr>
            <w:r w:rsidRPr="00365A7C">
              <w:t>д</w:t>
            </w:r>
          </w:p>
        </w:tc>
        <w:tc>
          <w:tcPr>
            <w:tcW w:w="1131" w:type="dxa"/>
          </w:tcPr>
          <w:p w:rsidR="00AE117E" w:rsidRDefault="00AE117E" w:rsidP="0020232B">
            <w:pPr>
              <w:pStyle w:val="ListParagraph"/>
              <w:ind w:left="0"/>
              <w:jc w:val="center"/>
            </w:pPr>
            <w:r w:rsidRPr="00365A7C">
              <w:t>ж</w:t>
            </w:r>
          </w:p>
        </w:tc>
        <w:tc>
          <w:tcPr>
            <w:tcW w:w="1131" w:type="dxa"/>
          </w:tcPr>
          <w:p w:rsidR="00AE117E" w:rsidRDefault="00AE117E" w:rsidP="0020232B">
            <w:pPr>
              <w:pStyle w:val="ListParagraph"/>
              <w:ind w:left="0"/>
              <w:jc w:val="center"/>
            </w:pPr>
            <w:r w:rsidRPr="00365A7C">
              <w:t>а</w:t>
            </w:r>
          </w:p>
        </w:tc>
        <w:tc>
          <w:tcPr>
            <w:tcW w:w="1131" w:type="dxa"/>
          </w:tcPr>
          <w:p w:rsidR="00AE117E" w:rsidRDefault="00AE117E" w:rsidP="0020232B">
            <w:pPr>
              <w:pStyle w:val="ListParagraph"/>
              <w:ind w:left="0"/>
              <w:jc w:val="center"/>
            </w:pPr>
            <w:r w:rsidRPr="00365A7C">
              <w:t>е</w:t>
            </w:r>
          </w:p>
        </w:tc>
        <w:tc>
          <w:tcPr>
            <w:tcW w:w="1131" w:type="dxa"/>
          </w:tcPr>
          <w:p w:rsidR="00AE117E" w:rsidRDefault="00AE117E" w:rsidP="0020232B">
            <w:pPr>
              <w:pStyle w:val="ListParagraph"/>
              <w:ind w:left="0"/>
              <w:jc w:val="center"/>
            </w:pPr>
            <w:r w:rsidRPr="00365A7C">
              <w:t>г</w:t>
            </w:r>
          </w:p>
        </w:tc>
        <w:tc>
          <w:tcPr>
            <w:tcW w:w="1131" w:type="dxa"/>
          </w:tcPr>
          <w:p w:rsidR="00AE117E" w:rsidRDefault="00AE117E" w:rsidP="0020232B">
            <w:pPr>
              <w:pStyle w:val="ListParagraph"/>
              <w:ind w:left="0"/>
              <w:jc w:val="center"/>
            </w:pPr>
            <w:r w:rsidRPr="00365A7C">
              <w:t>б</w:t>
            </w:r>
          </w:p>
        </w:tc>
        <w:tc>
          <w:tcPr>
            <w:tcW w:w="1131" w:type="dxa"/>
          </w:tcPr>
          <w:p w:rsidR="00AE117E" w:rsidRDefault="00AE117E" w:rsidP="0020232B">
            <w:pPr>
              <w:pStyle w:val="ListParagraph"/>
              <w:ind w:left="0"/>
              <w:jc w:val="center"/>
            </w:pPr>
            <w:r w:rsidRPr="00365A7C">
              <w:t>з</w:t>
            </w:r>
          </w:p>
        </w:tc>
        <w:tc>
          <w:tcPr>
            <w:tcW w:w="1131" w:type="dxa"/>
          </w:tcPr>
          <w:p w:rsidR="00AE117E" w:rsidRDefault="00AE117E" w:rsidP="0020232B">
            <w:pPr>
              <w:pStyle w:val="ListParagraph"/>
              <w:ind w:left="0"/>
              <w:jc w:val="center"/>
            </w:pPr>
            <w:r w:rsidRPr="00365A7C">
              <w:t>в</w:t>
            </w:r>
          </w:p>
        </w:tc>
      </w:tr>
      <w:tr w:rsidR="00AE117E" w:rsidTr="0020232B">
        <w:tc>
          <w:tcPr>
            <w:tcW w:w="1154" w:type="dxa"/>
          </w:tcPr>
          <w:p w:rsidR="00AE117E" w:rsidRDefault="00AE117E" w:rsidP="0020232B">
            <w:pPr>
              <w:pStyle w:val="ListParagraph"/>
              <w:ind w:left="0"/>
              <w:jc w:val="center"/>
            </w:pPr>
            <w:r w:rsidRPr="00365A7C">
              <w:t>Итого</w:t>
            </w:r>
          </w:p>
        </w:tc>
        <w:tc>
          <w:tcPr>
            <w:tcW w:w="1145" w:type="dxa"/>
          </w:tcPr>
          <w:p w:rsidR="00AE117E" w:rsidRDefault="00AE117E" w:rsidP="0020232B">
            <w:pPr>
              <w:pStyle w:val="ListParagraph"/>
              <w:ind w:left="0"/>
              <w:jc w:val="center"/>
            </w:pPr>
          </w:p>
        </w:tc>
        <w:tc>
          <w:tcPr>
            <w:tcW w:w="1131" w:type="dxa"/>
          </w:tcPr>
          <w:p w:rsidR="00AE117E" w:rsidRDefault="00AE117E" w:rsidP="0020232B">
            <w:pPr>
              <w:pStyle w:val="ListParagraph"/>
              <w:ind w:left="0"/>
              <w:jc w:val="center"/>
            </w:pPr>
          </w:p>
        </w:tc>
        <w:tc>
          <w:tcPr>
            <w:tcW w:w="1131" w:type="dxa"/>
          </w:tcPr>
          <w:p w:rsidR="00AE117E" w:rsidRDefault="00AE117E" w:rsidP="0020232B">
            <w:pPr>
              <w:pStyle w:val="ListParagraph"/>
              <w:ind w:left="0"/>
              <w:jc w:val="center"/>
            </w:pPr>
          </w:p>
        </w:tc>
        <w:tc>
          <w:tcPr>
            <w:tcW w:w="1131" w:type="dxa"/>
          </w:tcPr>
          <w:p w:rsidR="00AE117E" w:rsidRDefault="00AE117E" w:rsidP="0020232B">
            <w:pPr>
              <w:pStyle w:val="ListParagraph"/>
              <w:ind w:left="0"/>
              <w:jc w:val="center"/>
            </w:pPr>
          </w:p>
        </w:tc>
        <w:tc>
          <w:tcPr>
            <w:tcW w:w="1131" w:type="dxa"/>
          </w:tcPr>
          <w:p w:rsidR="00AE117E" w:rsidRDefault="00AE117E" w:rsidP="0020232B">
            <w:pPr>
              <w:pStyle w:val="ListParagraph"/>
              <w:ind w:left="0"/>
              <w:jc w:val="center"/>
            </w:pPr>
          </w:p>
        </w:tc>
        <w:tc>
          <w:tcPr>
            <w:tcW w:w="1131" w:type="dxa"/>
          </w:tcPr>
          <w:p w:rsidR="00AE117E" w:rsidRDefault="00AE117E" w:rsidP="0020232B">
            <w:pPr>
              <w:pStyle w:val="ListParagraph"/>
              <w:ind w:left="0"/>
              <w:jc w:val="center"/>
            </w:pPr>
          </w:p>
        </w:tc>
        <w:tc>
          <w:tcPr>
            <w:tcW w:w="1131" w:type="dxa"/>
          </w:tcPr>
          <w:p w:rsidR="00AE117E" w:rsidRDefault="00AE117E" w:rsidP="0020232B">
            <w:pPr>
              <w:pStyle w:val="ListParagraph"/>
              <w:ind w:left="0"/>
              <w:jc w:val="center"/>
            </w:pPr>
          </w:p>
        </w:tc>
        <w:tc>
          <w:tcPr>
            <w:tcW w:w="1131" w:type="dxa"/>
          </w:tcPr>
          <w:p w:rsidR="00AE117E" w:rsidRDefault="00AE117E" w:rsidP="0020232B">
            <w:pPr>
              <w:pStyle w:val="ListParagraph"/>
              <w:ind w:left="0"/>
              <w:jc w:val="center"/>
            </w:pPr>
          </w:p>
        </w:tc>
      </w:tr>
    </w:tbl>
    <w:p w:rsidR="00AE117E" w:rsidRPr="00365A7C" w:rsidRDefault="00AE117E" w:rsidP="00365A7C">
      <w:pPr>
        <w:pStyle w:val="ListParagraph"/>
        <w:ind w:left="0" w:firstLine="709"/>
        <w:jc w:val="both"/>
      </w:pPr>
      <w:r w:rsidRPr="00365A7C">
        <w:tab/>
        <w:t>Типы ролей в команде по Белбину (таблица 5)</w:t>
      </w:r>
    </w:p>
    <w:p w:rsidR="00AE117E" w:rsidRDefault="00AE117E" w:rsidP="0099039C">
      <w:pPr>
        <w:pStyle w:val="ListParagraph"/>
        <w:ind w:left="0" w:firstLine="709"/>
        <w:jc w:val="right"/>
      </w:pPr>
      <w:r w:rsidRPr="00365A7C">
        <w:t xml:space="preserve">Таблица 5 </w:t>
      </w:r>
    </w:p>
    <w:p w:rsidR="00AE117E" w:rsidRDefault="00AE117E" w:rsidP="0099039C">
      <w:pPr>
        <w:pStyle w:val="ListParagraph"/>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0216"/>
      </w:tblGrid>
      <w:tr w:rsidR="00AE117E" w:rsidTr="0020232B">
        <w:tc>
          <w:tcPr>
            <w:tcW w:w="10422" w:type="dxa"/>
          </w:tcPr>
          <w:p w:rsidR="00AE117E" w:rsidRDefault="00AE117E" w:rsidP="0020232B">
            <w:pPr>
              <w:pStyle w:val="ListParagraph"/>
              <w:ind w:left="0"/>
              <w:jc w:val="both"/>
            </w:pPr>
            <w:r w:rsidRPr="0020232B">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AE117E" w:rsidTr="0020232B">
        <w:tc>
          <w:tcPr>
            <w:tcW w:w="10422" w:type="dxa"/>
          </w:tcPr>
          <w:p w:rsidR="00AE117E" w:rsidRDefault="00AE117E" w:rsidP="0020232B">
            <w:pPr>
              <w:pStyle w:val="ListParagraph"/>
              <w:ind w:left="0"/>
              <w:jc w:val="both"/>
            </w:pPr>
            <w:r w:rsidRPr="0020232B">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AE117E" w:rsidTr="0020232B">
        <w:tc>
          <w:tcPr>
            <w:tcW w:w="10422" w:type="dxa"/>
          </w:tcPr>
          <w:p w:rsidR="00AE117E" w:rsidRDefault="00AE117E" w:rsidP="0020232B">
            <w:pPr>
              <w:pStyle w:val="ListParagraph"/>
              <w:ind w:left="0"/>
              <w:jc w:val="both"/>
            </w:pPr>
            <w:r w:rsidRPr="0020232B">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AE117E" w:rsidTr="0020232B">
        <w:tc>
          <w:tcPr>
            <w:tcW w:w="10422" w:type="dxa"/>
          </w:tcPr>
          <w:p w:rsidR="00AE117E" w:rsidRDefault="00AE117E" w:rsidP="0020232B">
            <w:pPr>
              <w:pStyle w:val="ListParagraph"/>
              <w:ind w:left="0"/>
              <w:jc w:val="both"/>
            </w:pPr>
            <w:r w:rsidRPr="0020232B">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AE117E" w:rsidTr="0020232B">
        <w:tc>
          <w:tcPr>
            <w:tcW w:w="10422" w:type="dxa"/>
          </w:tcPr>
          <w:p w:rsidR="00AE117E" w:rsidRDefault="00AE117E" w:rsidP="0020232B">
            <w:pPr>
              <w:pStyle w:val="ListParagraph"/>
              <w:ind w:left="0"/>
              <w:jc w:val="both"/>
            </w:pPr>
            <w:r w:rsidRPr="0020232B">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AE117E" w:rsidTr="0020232B">
        <w:tc>
          <w:tcPr>
            <w:tcW w:w="10422" w:type="dxa"/>
          </w:tcPr>
          <w:p w:rsidR="00AE117E" w:rsidRPr="0020232B" w:rsidRDefault="00AE117E" w:rsidP="0020232B">
            <w:pPr>
              <w:pStyle w:val="ListParagraph"/>
              <w:ind w:left="0"/>
              <w:jc w:val="both"/>
              <w:rPr>
                <w:b/>
              </w:rPr>
            </w:pPr>
            <w:r w:rsidRPr="0020232B">
              <w:rPr>
                <w:b/>
              </w:rPr>
              <w:t>Оценщик (О).</w:t>
            </w:r>
            <w:r w:rsidRPr="00365A7C">
              <w:t xml:space="preserve"> Оценщик объективен при анализировании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AE117E" w:rsidTr="0020232B">
        <w:tc>
          <w:tcPr>
            <w:tcW w:w="10422" w:type="dxa"/>
          </w:tcPr>
          <w:p w:rsidR="00AE117E" w:rsidRPr="0020232B" w:rsidRDefault="00AE117E" w:rsidP="0020232B">
            <w:pPr>
              <w:pStyle w:val="ListParagraph"/>
              <w:ind w:left="0"/>
              <w:jc w:val="both"/>
              <w:rPr>
                <w:b/>
              </w:rPr>
            </w:pPr>
            <w:r w:rsidRPr="0020232B">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AE117E" w:rsidTr="0020232B">
        <w:tc>
          <w:tcPr>
            <w:tcW w:w="10422" w:type="dxa"/>
          </w:tcPr>
          <w:p w:rsidR="00AE117E" w:rsidRPr="0020232B" w:rsidRDefault="00AE117E" w:rsidP="0020232B">
            <w:pPr>
              <w:pStyle w:val="ListParagraph"/>
              <w:ind w:left="0"/>
              <w:jc w:val="both"/>
              <w:rPr>
                <w:b/>
              </w:rPr>
            </w:pPr>
            <w:r w:rsidRPr="0020232B">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AE117E" w:rsidRPr="00365A7C" w:rsidRDefault="00AE117E" w:rsidP="0099039C">
      <w:pPr>
        <w:pStyle w:val="ListParagraph"/>
        <w:ind w:left="0" w:firstLine="709"/>
        <w:jc w:val="center"/>
      </w:pPr>
    </w:p>
    <w:p w:rsidR="00AE117E" w:rsidRPr="0099039C" w:rsidRDefault="00AE117E" w:rsidP="0099039C">
      <w:pPr>
        <w:pStyle w:val="ListParagraph"/>
        <w:jc w:val="both"/>
        <w:rPr>
          <w:b/>
        </w:rPr>
      </w:pPr>
      <w:r w:rsidRPr="0099039C">
        <w:rPr>
          <w:b/>
        </w:rPr>
        <w:t>Практическое упражнение «Разработка способов воздействия на человека»</w:t>
      </w:r>
    </w:p>
    <w:p w:rsidR="00AE117E" w:rsidRPr="0099039C" w:rsidRDefault="00AE117E" w:rsidP="0099039C">
      <w:pPr>
        <w:pStyle w:val="ListParagraph"/>
        <w:jc w:val="both"/>
        <w:rPr>
          <w:b/>
        </w:rPr>
      </w:pPr>
    </w:p>
    <w:p w:rsidR="00AE117E" w:rsidRPr="0099039C" w:rsidRDefault="00AE117E" w:rsidP="0099039C">
      <w:pPr>
        <w:pStyle w:val="ListParagraph"/>
        <w:ind w:left="0" w:firstLine="709"/>
        <w:jc w:val="both"/>
      </w:pPr>
      <w:r w:rsidRPr="0099039C">
        <w:rPr>
          <w:b/>
        </w:rPr>
        <w:t>Цель.</w:t>
      </w:r>
      <w:r w:rsidRPr="0099039C">
        <w:t>Научиться анализировать причины поведения индивида.</w:t>
      </w:r>
    </w:p>
    <w:p w:rsidR="00AE117E" w:rsidRPr="0099039C" w:rsidRDefault="00AE117E" w:rsidP="0099039C">
      <w:pPr>
        <w:pStyle w:val="ListParagraph"/>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AE117E" w:rsidRPr="0099039C" w:rsidRDefault="00AE117E" w:rsidP="0099039C">
      <w:pPr>
        <w:pStyle w:val="ListParagraph"/>
        <w:ind w:left="0" w:firstLine="709"/>
        <w:jc w:val="both"/>
      </w:pPr>
      <w:r w:rsidRPr="0099039C">
        <w:t>Разработать способы воздействия на Малевина для изменения его поведения.</w:t>
      </w:r>
    </w:p>
    <w:p w:rsidR="00AE117E" w:rsidRPr="0099039C" w:rsidRDefault="00AE117E" w:rsidP="0099039C">
      <w:pPr>
        <w:pStyle w:val="ListParagraph"/>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AE117E" w:rsidRPr="0099039C" w:rsidRDefault="00AE117E" w:rsidP="0099039C">
      <w:pPr>
        <w:pStyle w:val="ListParagraph"/>
        <w:ind w:left="0" w:firstLine="709"/>
        <w:jc w:val="both"/>
      </w:pPr>
      <w:r w:rsidRPr="0099039C">
        <w:t>Однако за последний год отношения Ю. Мал 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 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AE117E" w:rsidRPr="0099039C" w:rsidRDefault="00AE117E" w:rsidP="0099039C">
      <w:pPr>
        <w:pStyle w:val="ListParagraph"/>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AE117E" w:rsidRPr="0099039C" w:rsidRDefault="00AE117E" w:rsidP="0099039C">
      <w:pPr>
        <w:pStyle w:val="ListParagraph"/>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AE117E" w:rsidRDefault="00AE117E" w:rsidP="0099039C">
      <w:pPr>
        <w:pStyle w:val="ListParagraph"/>
        <w:ind w:left="0" w:firstLine="709"/>
        <w:jc w:val="right"/>
      </w:pPr>
      <w:r w:rsidRPr="0099039C">
        <w:t xml:space="preserve">Таблица </w:t>
      </w:r>
      <w:r>
        <w:t>6</w:t>
      </w:r>
      <w:r w:rsidRPr="0099039C">
        <w:t xml:space="preserve">. </w:t>
      </w:r>
    </w:p>
    <w:p w:rsidR="00AE117E" w:rsidRPr="0099039C" w:rsidRDefault="00AE117E" w:rsidP="0099039C">
      <w:pPr>
        <w:pStyle w:val="ListParagraph"/>
        <w:ind w:left="0" w:firstLine="709"/>
        <w:jc w:val="center"/>
      </w:pPr>
      <w:r w:rsidRPr="0099039C">
        <w:t>Оценка причин поведения</w:t>
      </w:r>
    </w:p>
    <w:p w:rsidR="00AE117E" w:rsidRDefault="00AE117E" w:rsidP="0099039C">
      <w:pPr>
        <w:pStyle w:val="ListParagraph"/>
        <w:jc w:val="center"/>
        <w:rPr>
          <w:b/>
        </w:rPr>
      </w:pPr>
      <w:r w:rsidRPr="00136F7F">
        <w:rPr>
          <w:noProof/>
        </w:rPr>
        <w:pict>
          <v:shape id="Рисунок 5" o:spid="_x0000_i1030" type="#_x0000_t75" alt="https://img.wikireading.ru/163820_15_i_011.png" style="width:364.5pt;height:132.75pt;visibility:visible">
            <v:imagedata r:id="rId17" o:title=""/>
          </v:shape>
        </w:pict>
      </w:r>
    </w:p>
    <w:p w:rsidR="00AE117E" w:rsidRPr="00B07A44" w:rsidRDefault="00AE117E" w:rsidP="00B07A44">
      <w:pPr>
        <w:pStyle w:val="ListParagraph"/>
        <w:jc w:val="both"/>
      </w:pPr>
      <w:r w:rsidRPr="00B07A44">
        <w:t>Прокомментируйте каждую из своих оценок.</w:t>
      </w:r>
    </w:p>
    <w:p w:rsidR="00AE117E" w:rsidRPr="00B07A44" w:rsidRDefault="00AE117E" w:rsidP="00B07A44">
      <w:pPr>
        <w:pStyle w:val="ListParagraph"/>
        <w:jc w:val="both"/>
        <w:rPr>
          <w:u w:val="single"/>
        </w:rPr>
      </w:pPr>
      <w:r w:rsidRPr="00B07A44">
        <w:rPr>
          <w:u w:val="single"/>
        </w:rPr>
        <w:t>1.</w:t>
      </w:r>
      <w:r>
        <w:rPr>
          <w:u w:val="single"/>
        </w:rPr>
        <w:t>___________________________________________________________________________</w:t>
      </w:r>
    </w:p>
    <w:p w:rsidR="00AE117E" w:rsidRPr="00B07A44" w:rsidRDefault="00AE117E" w:rsidP="00B07A44">
      <w:pPr>
        <w:pStyle w:val="ListParagraph"/>
        <w:jc w:val="both"/>
        <w:rPr>
          <w:u w:val="single"/>
        </w:rPr>
      </w:pPr>
      <w:r w:rsidRPr="00B07A44">
        <w:rPr>
          <w:u w:val="single"/>
        </w:rPr>
        <w:t>2.</w:t>
      </w:r>
      <w:r>
        <w:rPr>
          <w:u w:val="single"/>
        </w:rPr>
        <w:t>___________________________________________________________________________</w:t>
      </w:r>
    </w:p>
    <w:p w:rsidR="00AE117E" w:rsidRPr="00B07A44" w:rsidRDefault="00AE117E" w:rsidP="00B07A44">
      <w:pPr>
        <w:pStyle w:val="ListParagraph"/>
        <w:jc w:val="both"/>
        <w:rPr>
          <w:u w:val="single"/>
        </w:rPr>
      </w:pPr>
      <w:r w:rsidRPr="00B07A44">
        <w:rPr>
          <w:u w:val="single"/>
        </w:rPr>
        <w:t>3.</w:t>
      </w:r>
      <w:r>
        <w:rPr>
          <w:u w:val="single"/>
        </w:rPr>
        <w:t>___________________________________________________________________________</w:t>
      </w:r>
    </w:p>
    <w:p w:rsidR="00AE117E" w:rsidRPr="00B07A44" w:rsidRDefault="00AE117E" w:rsidP="00B07A44">
      <w:pPr>
        <w:pStyle w:val="ListParagraph"/>
        <w:jc w:val="both"/>
        <w:rPr>
          <w:u w:val="single"/>
        </w:rPr>
      </w:pPr>
      <w:r w:rsidRPr="00B07A44">
        <w:rPr>
          <w:u w:val="single"/>
        </w:rPr>
        <w:t>4.</w:t>
      </w:r>
      <w:r>
        <w:rPr>
          <w:u w:val="single"/>
        </w:rPr>
        <w:t>___________________________________________________________________________</w:t>
      </w:r>
    </w:p>
    <w:p w:rsidR="00AE117E" w:rsidRPr="00B07A44" w:rsidRDefault="00AE117E" w:rsidP="00B07A44">
      <w:pPr>
        <w:pStyle w:val="ListParagraph"/>
        <w:jc w:val="both"/>
        <w:rPr>
          <w:u w:val="single"/>
        </w:rPr>
      </w:pPr>
      <w:r w:rsidRPr="00B07A44">
        <w:rPr>
          <w:u w:val="single"/>
        </w:rPr>
        <w:t>5.</w:t>
      </w:r>
      <w:r>
        <w:rPr>
          <w:u w:val="single"/>
        </w:rPr>
        <w:t>___________________________________________________________________________</w:t>
      </w:r>
    </w:p>
    <w:p w:rsidR="00AE117E" w:rsidRPr="00B07A44" w:rsidRDefault="00AE117E" w:rsidP="00B07A44">
      <w:pPr>
        <w:pStyle w:val="ListParagraph"/>
        <w:jc w:val="both"/>
        <w:rPr>
          <w:u w:val="single"/>
        </w:rPr>
      </w:pPr>
      <w:r w:rsidRPr="00B07A44">
        <w:rPr>
          <w:u w:val="single"/>
        </w:rPr>
        <w:t>6.</w:t>
      </w:r>
      <w:r>
        <w:rPr>
          <w:u w:val="single"/>
        </w:rPr>
        <w:t>___________________________________________________________________________</w:t>
      </w:r>
    </w:p>
    <w:p w:rsidR="00AE117E" w:rsidRPr="00B07A44" w:rsidRDefault="00AE117E" w:rsidP="00B07A44">
      <w:pPr>
        <w:pStyle w:val="ListParagraph"/>
        <w:jc w:val="both"/>
        <w:rPr>
          <w:u w:val="single"/>
        </w:rPr>
      </w:pPr>
      <w:r w:rsidRPr="00B07A44">
        <w:rPr>
          <w:u w:val="single"/>
        </w:rPr>
        <w:t>7.</w:t>
      </w:r>
      <w:r>
        <w:rPr>
          <w:u w:val="single"/>
        </w:rPr>
        <w:t>___________________________________________________________________________</w:t>
      </w:r>
    </w:p>
    <w:p w:rsidR="00AE117E" w:rsidRPr="00B07A44" w:rsidRDefault="00AE117E" w:rsidP="00B07A44">
      <w:pPr>
        <w:pStyle w:val="ListParagraph"/>
        <w:jc w:val="both"/>
      </w:pPr>
      <w:r w:rsidRPr="00B07A44">
        <w:t>Что можно предпринять менеджеру? Заполните табл. 7.</w:t>
      </w:r>
    </w:p>
    <w:p w:rsidR="00AE117E" w:rsidRPr="00B07A44" w:rsidRDefault="00AE117E" w:rsidP="00B07A44">
      <w:pPr>
        <w:pStyle w:val="ListParagraph"/>
        <w:jc w:val="right"/>
      </w:pPr>
      <w:r w:rsidRPr="00B07A44">
        <w:t xml:space="preserve">Таблица 7. </w:t>
      </w:r>
    </w:p>
    <w:p w:rsidR="00AE117E" w:rsidRPr="00B07A44" w:rsidRDefault="00AE117E" w:rsidP="00B07A44">
      <w:pPr>
        <w:pStyle w:val="ListParagraph"/>
        <w:jc w:val="center"/>
      </w:pPr>
      <w:r w:rsidRPr="00B07A44">
        <w:t>Способы воздействия для изменения поведения</w:t>
      </w:r>
    </w:p>
    <w:p w:rsidR="00AE117E" w:rsidRDefault="00AE117E" w:rsidP="00785B15">
      <w:pPr>
        <w:pStyle w:val="ListParagraph"/>
        <w:jc w:val="both"/>
        <w:rPr>
          <w:b/>
        </w:rPr>
      </w:pPr>
      <w:r w:rsidRPr="00136F7F">
        <w:rPr>
          <w:noProof/>
        </w:rPr>
        <w:pict>
          <v:shape id="Рисунок 13" o:spid="_x0000_i1031" type="#_x0000_t75" alt="https://img.wikireading.ru/163820_15_i_012.png" style="width:364.5pt;height:230.25pt;visibility:visible">
            <v:imagedata r:id="rId18" o:title=""/>
          </v:shape>
        </w:pict>
      </w:r>
    </w:p>
    <w:p w:rsidR="00AE117E" w:rsidRPr="00785B15" w:rsidRDefault="00AE117E" w:rsidP="00785B15">
      <w:pPr>
        <w:pStyle w:val="ListParagraph"/>
        <w:jc w:val="both"/>
        <w:rPr>
          <w:b/>
        </w:rPr>
      </w:pPr>
      <w:r w:rsidRPr="00785B15">
        <w:rPr>
          <w:b/>
        </w:rPr>
        <w:t>Деловая игра. Подбор и выдвижение кадров управления (лидеров)</w:t>
      </w:r>
    </w:p>
    <w:p w:rsidR="00AE117E" w:rsidRPr="00785B15" w:rsidRDefault="00AE117E" w:rsidP="00785B15">
      <w:pPr>
        <w:pStyle w:val="ListParagraph"/>
        <w:jc w:val="both"/>
        <w:rPr>
          <w:b/>
        </w:rPr>
      </w:pPr>
    </w:p>
    <w:p w:rsidR="00AE117E" w:rsidRPr="00785B15" w:rsidRDefault="00AE117E" w:rsidP="00785B15">
      <w:pPr>
        <w:pStyle w:val="ListParagraph"/>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AE117E" w:rsidRPr="00785B15" w:rsidRDefault="00AE117E" w:rsidP="00785B15">
      <w:pPr>
        <w:pStyle w:val="ListParagraph"/>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AE117E" w:rsidRPr="00785B15" w:rsidRDefault="00AE117E" w:rsidP="00785B15">
      <w:pPr>
        <w:pStyle w:val="ListParagraph"/>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AE117E" w:rsidRPr="00785B15" w:rsidRDefault="00AE117E" w:rsidP="00785B15">
      <w:pPr>
        <w:pStyle w:val="ListParagraph"/>
        <w:ind w:left="0" w:firstLine="709"/>
        <w:jc w:val="both"/>
      </w:pPr>
      <w:r w:rsidRPr="00785B15">
        <w:t>В конце игры преподаватель отмечает наиболее активных и пассивных участников игры и делает заключение.</w:t>
      </w:r>
    </w:p>
    <w:p w:rsidR="00AE117E" w:rsidRPr="00785B15" w:rsidRDefault="00AE117E" w:rsidP="00785B15">
      <w:pPr>
        <w:pStyle w:val="ListParagraph"/>
        <w:jc w:val="both"/>
        <w:rPr>
          <w:b/>
        </w:rPr>
      </w:pPr>
      <w:r w:rsidRPr="00785B15">
        <w:rPr>
          <w:b/>
        </w:rPr>
        <w:t>Цель игры</w:t>
      </w:r>
    </w:p>
    <w:p w:rsidR="00AE117E" w:rsidRPr="00785B15" w:rsidRDefault="00AE117E" w:rsidP="00785B15">
      <w:pPr>
        <w:pStyle w:val="ListParagraph"/>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AE117E" w:rsidRPr="00785B15" w:rsidRDefault="00AE117E" w:rsidP="00785B15">
      <w:pPr>
        <w:pStyle w:val="ListParagraph"/>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AE117E" w:rsidRPr="00785B15" w:rsidRDefault="00AE117E" w:rsidP="00785B15">
      <w:pPr>
        <w:pStyle w:val="ListParagraph"/>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AE117E" w:rsidRPr="00785B15" w:rsidRDefault="00AE117E" w:rsidP="00785B15">
      <w:pPr>
        <w:pStyle w:val="ListParagraph"/>
        <w:ind w:left="0" w:firstLine="709"/>
        <w:jc w:val="both"/>
      </w:pPr>
      <w:r w:rsidRPr="00785B15">
        <w:t>2.</w:t>
      </w:r>
      <w:r w:rsidRPr="00785B15">
        <w:tab/>
        <w:t>Научить поиску альтернативных решений при подборе и выдвижении кадров управления;</w:t>
      </w:r>
    </w:p>
    <w:p w:rsidR="00AE117E" w:rsidRPr="00785B15" w:rsidRDefault="00AE117E" w:rsidP="00785B15">
      <w:pPr>
        <w:pStyle w:val="ListParagraph"/>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AE117E" w:rsidRPr="00785B15" w:rsidRDefault="00AE117E" w:rsidP="00785B15">
      <w:pPr>
        <w:pStyle w:val="ListParagraph"/>
        <w:jc w:val="both"/>
        <w:rPr>
          <w:b/>
        </w:rPr>
      </w:pPr>
      <w:r w:rsidRPr="00785B15">
        <w:rPr>
          <w:b/>
        </w:rPr>
        <w:t>Порядок проведения деловой игры</w:t>
      </w:r>
    </w:p>
    <w:p w:rsidR="00AE117E" w:rsidRPr="00785B15" w:rsidRDefault="00AE117E" w:rsidP="00785B15">
      <w:pPr>
        <w:pStyle w:val="ListParagraph"/>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AE117E" w:rsidRPr="00785B15" w:rsidRDefault="00AE117E" w:rsidP="00785B15">
      <w:pPr>
        <w:pStyle w:val="ListParagraph"/>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AE117E" w:rsidRPr="00785B15" w:rsidRDefault="00AE117E" w:rsidP="00785B15">
      <w:pPr>
        <w:pStyle w:val="ListParagraph"/>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AE117E" w:rsidRPr="00785B15" w:rsidRDefault="00AE117E" w:rsidP="00785B15">
      <w:pPr>
        <w:pStyle w:val="ListParagraph"/>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AE117E" w:rsidRPr="00785B15" w:rsidRDefault="00AE117E" w:rsidP="00785B15">
      <w:pPr>
        <w:pStyle w:val="ListParagraph"/>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AE117E" w:rsidRPr="00785B15" w:rsidRDefault="00AE117E" w:rsidP="00785B15">
      <w:pPr>
        <w:pStyle w:val="ListParagraph"/>
        <w:jc w:val="both"/>
        <w:rPr>
          <w:b/>
        </w:rPr>
      </w:pPr>
      <w:r w:rsidRPr="00785B15">
        <w:rPr>
          <w:b/>
        </w:rPr>
        <w:t>Сценарий игры</w:t>
      </w:r>
    </w:p>
    <w:p w:rsidR="00AE117E" w:rsidRPr="00785B15" w:rsidRDefault="00AE117E" w:rsidP="00785B15">
      <w:pPr>
        <w:pStyle w:val="ListParagraph"/>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AE117E" w:rsidRPr="00785B15" w:rsidRDefault="00AE117E" w:rsidP="00785B15">
      <w:pPr>
        <w:pStyle w:val="ListParagraph"/>
        <w:ind w:left="0" w:firstLine="709"/>
        <w:jc w:val="both"/>
      </w:pPr>
      <w:r w:rsidRPr="00785B15">
        <w:t>•</w:t>
      </w:r>
      <w:r w:rsidRPr="00785B15">
        <w:tab/>
        <w:t>генеральный директор фирмы;</w:t>
      </w:r>
    </w:p>
    <w:p w:rsidR="00AE117E" w:rsidRPr="00785B15" w:rsidRDefault="00AE117E" w:rsidP="00785B15">
      <w:pPr>
        <w:pStyle w:val="ListParagraph"/>
        <w:ind w:left="0" w:firstLine="709"/>
        <w:jc w:val="both"/>
      </w:pPr>
      <w:r w:rsidRPr="00785B15">
        <w:t>•</w:t>
      </w:r>
      <w:r w:rsidRPr="00785B15">
        <w:tab/>
        <w:t>директор департамента по кадрам;</w:t>
      </w:r>
    </w:p>
    <w:p w:rsidR="00AE117E" w:rsidRPr="00785B15" w:rsidRDefault="00AE117E" w:rsidP="00785B15">
      <w:pPr>
        <w:pStyle w:val="ListParagraph"/>
        <w:ind w:left="0" w:firstLine="709"/>
        <w:jc w:val="both"/>
      </w:pPr>
      <w:r w:rsidRPr="00785B15">
        <w:t>•</w:t>
      </w:r>
      <w:r w:rsidRPr="00785B15">
        <w:tab/>
        <w:t>начальник отдела кадров;</w:t>
      </w:r>
    </w:p>
    <w:p w:rsidR="00AE117E" w:rsidRPr="00785B15" w:rsidRDefault="00AE117E" w:rsidP="00785B15">
      <w:pPr>
        <w:pStyle w:val="ListParagraph"/>
        <w:ind w:left="0" w:firstLine="709"/>
        <w:jc w:val="both"/>
      </w:pPr>
      <w:r w:rsidRPr="00785B15">
        <w:t>•</w:t>
      </w:r>
      <w:r w:rsidRPr="00785B15">
        <w:tab/>
        <w:t>начальник службы безопасности;</w:t>
      </w:r>
    </w:p>
    <w:p w:rsidR="00AE117E" w:rsidRPr="00785B15" w:rsidRDefault="00AE117E" w:rsidP="00785B15">
      <w:pPr>
        <w:pStyle w:val="ListParagraph"/>
        <w:ind w:left="0" w:firstLine="709"/>
        <w:jc w:val="both"/>
      </w:pPr>
      <w:r w:rsidRPr="00785B15">
        <w:t>•</w:t>
      </w:r>
      <w:r w:rsidRPr="00785B15">
        <w:tab/>
        <w:t>начальник службы маркетинга и рекламы;</w:t>
      </w:r>
    </w:p>
    <w:p w:rsidR="00AE117E" w:rsidRPr="00785B15" w:rsidRDefault="00AE117E" w:rsidP="00785B15">
      <w:pPr>
        <w:pStyle w:val="ListParagraph"/>
        <w:ind w:left="0" w:firstLine="709"/>
        <w:jc w:val="both"/>
      </w:pPr>
      <w:r w:rsidRPr="00785B15">
        <w:t>•</w:t>
      </w:r>
      <w:r w:rsidRPr="00785B15">
        <w:tab/>
        <w:t>эксперт по личностным качествам;</w:t>
      </w:r>
    </w:p>
    <w:p w:rsidR="00AE117E" w:rsidRPr="00785B15" w:rsidRDefault="00AE117E" w:rsidP="00785B15">
      <w:pPr>
        <w:pStyle w:val="ListParagraph"/>
        <w:ind w:left="0" w:firstLine="709"/>
        <w:jc w:val="both"/>
      </w:pPr>
      <w:r w:rsidRPr="00785B15">
        <w:t>•</w:t>
      </w:r>
      <w:r w:rsidRPr="00785B15">
        <w:tab/>
        <w:t>представитель профсоюзов;</w:t>
      </w:r>
    </w:p>
    <w:p w:rsidR="00AE117E" w:rsidRPr="00785B15" w:rsidRDefault="00AE117E" w:rsidP="00785B15">
      <w:pPr>
        <w:pStyle w:val="ListParagraph"/>
        <w:ind w:left="0" w:firstLine="709"/>
        <w:jc w:val="both"/>
      </w:pPr>
      <w:r w:rsidRPr="00785B15">
        <w:t>•</w:t>
      </w:r>
      <w:r w:rsidRPr="00785B15">
        <w:tab/>
        <w:t>психолог;</w:t>
      </w:r>
    </w:p>
    <w:p w:rsidR="00AE117E" w:rsidRPr="00785B15" w:rsidRDefault="00AE117E" w:rsidP="00785B15">
      <w:pPr>
        <w:pStyle w:val="ListParagraph"/>
        <w:ind w:left="0" w:firstLine="709"/>
        <w:jc w:val="both"/>
      </w:pPr>
      <w:r w:rsidRPr="00785B15">
        <w:t>•</w:t>
      </w:r>
      <w:r w:rsidRPr="00785B15">
        <w:tab/>
        <w:t>социолог.</w:t>
      </w:r>
    </w:p>
    <w:p w:rsidR="00AE117E" w:rsidRPr="00785B15" w:rsidRDefault="00AE117E" w:rsidP="00785B15">
      <w:pPr>
        <w:pStyle w:val="ListParagraph"/>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AE117E" w:rsidRPr="00785B15" w:rsidRDefault="00AE117E" w:rsidP="00785B15">
      <w:pPr>
        <w:pStyle w:val="ListParagraph"/>
        <w:jc w:val="both"/>
        <w:rPr>
          <w:b/>
          <w:i/>
        </w:rPr>
      </w:pPr>
    </w:p>
    <w:p w:rsidR="00AE117E" w:rsidRPr="00785B15" w:rsidRDefault="00AE117E" w:rsidP="00785B15">
      <w:pPr>
        <w:pStyle w:val="ListParagraph"/>
        <w:jc w:val="both"/>
        <w:rPr>
          <w:b/>
        </w:rPr>
      </w:pPr>
      <w:r w:rsidRPr="00785B15">
        <w:rPr>
          <w:b/>
        </w:rPr>
        <w:t>Сцена 1. Совещание у генерального директора фирмы</w:t>
      </w:r>
    </w:p>
    <w:p w:rsidR="00AE117E" w:rsidRPr="00785B15" w:rsidRDefault="00AE117E" w:rsidP="00785B15">
      <w:pPr>
        <w:pStyle w:val="ListParagraph"/>
        <w:ind w:left="0" w:firstLine="709"/>
        <w:jc w:val="both"/>
      </w:pPr>
      <w:r w:rsidRPr="00785B15">
        <w:t>Присутствуют: лидер, директор департамента по кадрам, начальник отдела кадров.</w:t>
      </w:r>
    </w:p>
    <w:p w:rsidR="00AE117E" w:rsidRPr="00785B15" w:rsidRDefault="00AE117E" w:rsidP="00785B15">
      <w:pPr>
        <w:pStyle w:val="ListParagraph"/>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AE117E" w:rsidRPr="00785B15" w:rsidRDefault="00AE117E" w:rsidP="00785B15">
      <w:pPr>
        <w:pStyle w:val="ListParagraph"/>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AE117E" w:rsidRPr="00785B15" w:rsidRDefault="00AE117E" w:rsidP="00785B15">
      <w:pPr>
        <w:pStyle w:val="ListParagraph"/>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AE117E" w:rsidRPr="00785B15" w:rsidRDefault="00AE117E" w:rsidP="00785B15">
      <w:pPr>
        <w:pStyle w:val="ListParagraph"/>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AE117E" w:rsidRPr="00785B15" w:rsidRDefault="00AE117E" w:rsidP="00785B15">
      <w:pPr>
        <w:pStyle w:val="ListParagraph"/>
        <w:jc w:val="both"/>
        <w:rPr>
          <w:b/>
          <w:i/>
        </w:rPr>
      </w:pPr>
    </w:p>
    <w:p w:rsidR="00AE117E" w:rsidRPr="00785B15" w:rsidRDefault="00AE117E" w:rsidP="00785B15">
      <w:pPr>
        <w:pStyle w:val="ListParagraph"/>
        <w:jc w:val="both"/>
        <w:rPr>
          <w:b/>
        </w:rPr>
      </w:pPr>
      <w:r w:rsidRPr="00785B15">
        <w:rPr>
          <w:b/>
        </w:rPr>
        <w:t>Сцена 2. Производственное совещание у директора департамента по кадрам</w:t>
      </w:r>
    </w:p>
    <w:p w:rsidR="00AE117E" w:rsidRPr="00785B15" w:rsidRDefault="00AE117E" w:rsidP="00785B15">
      <w:pPr>
        <w:pStyle w:val="ListParagraph"/>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AE117E" w:rsidRPr="00785B15" w:rsidRDefault="00AE117E" w:rsidP="00785B15">
      <w:pPr>
        <w:pStyle w:val="ListParagraph"/>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AE117E" w:rsidRPr="00785B15" w:rsidRDefault="00AE117E" w:rsidP="00785B15">
      <w:pPr>
        <w:pStyle w:val="ListParagraph"/>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AE117E" w:rsidRPr="00785B15" w:rsidRDefault="00AE117E" w:rsidP="00785B15">
      <w:pPr>
        <w:pStyle w:val="ListParagraph"/>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AE117E" w:rsidRPr="00785B15" w:rsidRDefault="00AE117E" w:rsidP="00785B15">
      <w:pPr>
        <w:pStyle w:val="ListParagraph"/>
        <w:ind w:left="0" w:firstLine="709"/>
        <w:jc w:val="both"/>
      </w:pPr>
      <w:r w:rsidRPr="00785B15">
        <w:t>5.</w:t>
      </w:r>
      <w:r w:rsidRPr="00785B15">
        <w:tab/>
        <w:t>Сроки - совещание должно быть проведено до  _______.</w:t>
      </w:r>
    </w:p>
    <w:p w:rsidR="00AE117E" w:rsidRPr="00785B15" w:rsidRDefault="00AE117E" w:rsidP="00785B15">
      <w:pPr>
        <w:pStyle w:val="ListParagraph"/>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AE117E" w:rsidRPr="00785B15" w:rsidRDefault="00AE117E" w:rsidP="00785B15">
      <w:pPr>
        <w:pStyle w:val="ListParagraph"/>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AE117E" w:rsidRPr="00785B15" w:rsidRDefault="00AE117E" w:rsidP="00785B15">
      <w:pPr>
        <w:pStyle w:val="ListParagraph"/>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AE117E" w:rsidRPr="00785B15" w:rsidRDefault="00AE117E" w:rsidP="00785B15">
      <w:pPr>
        <w:pStyle w:val="ListParagraph"/>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AE117E" w:rsidRPr="00785B15" w:rsidRDefault="00AE117E" w:rsidP="00785B15">
      <w:pPr>
        <w:pStyle w:val="ListParagraph"/>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AE117E" w:rsidRPr="00785B15" w:rsidRDefault="00AE117E" w:rsidP="00785B15">
      <w:pPr>
        <w:pStyle w:val="ListParagraph"/>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AE117E" w:rsidRPr="00785B15" w:rsidRDefault="00AE117E" w:rsidP="00785B15">
      <w:pPr>
        <w:pStyle w:val="ListParagraph"/>
        <w:ind w:left="0" w:firstLine="709"/>
        <w:jc w:val="both"/>
      </w:pPr>
      <w:r w:rsidRPr="00785B15">
        <w:t>Начальник отдела кадров предлагает подумать о возможной кандидатуре тех, кого знают лично.</w:t>
      </w:r>
    </w:p>
    <w:p w:rsidR="00AE117E" w:rsidRPr="00785B15" w:rsidRDefault="00AE117E" w:rsidP="00785B15">
      <w:pPr>
        <w:pStyle w:val="ListParagraph"/>
        <w:ind w:left="0" w:firstLine="709"/>
        <w:jc w:val="both"/>
      </w:pPr>
      <w:r w:rsidRPr="00785B15">
        <w:t>Начальник службы безопасности акцентирует внимание на том, что основные задачи главного менеджера:</w:t>
      </w:r>
    </w:p>
    <w:p w:rsidR="00AE117E" w:rsidRPr="00785B15" w:rsidRDefault="00AE117E" w:rsidP="00785B15">
      <w:pPr>
        <w:pStyle w:val="ListParagraph"/>
        <w:ind w:left="0" w:firstLine="709"/>
        <w:jc w:val="both"/>
      </w:pPr>
      <w:r w:rsidRPr="00785B15">
        <w:t>1.</w:t>
      </w:r>
      <w:r w:rsidRPr="00785B15">
        <w:tab/>
        <w:t>Специализация фирмы;</w:t>
      </w:r>
    </w:p>
    <w:p w:rsidR="00AE117E" w:rsidRPr="00785B15" w:rsidRDefault="00AE117E" w:rsidP="00785B15">
      <w:pPr>
        <w:pStyle w:val="ListParagraph"/>
        <w:ind w:left="0" w:firstLine="709"/>
        <w:jc w:val="both"/>
      </w:pPr>
      <w:r w:rsidRPr="00785B15">
        <w:t>2.</w:t>
      </w:r>
      <w:r w:rsidRPr="00785B15">
        <w:tab/>
        <w:t>Создание условий для безопасности фирмы;</w:t>
      </w:r>
    </w:p>
    <w:p w:rsidR="00AE117E" w:rsidRPr="00785B15" w:rsidRDefault="00AE117E" w:rsidP="00785B15">
      <w:pPr>
        <w:pStyle w:val="ListParagraph"/>
        <w:ind w:left="0" w:firstLine="709"/>
        <w:jc w:val="both"/>
      </w:pPr>
      <w:r w:rsidRPr="00785B15">
        <w:t>3.</w:t>
      </w:r>
      <w:r w:rsidRPr="00785B15">
        <w:tab/>
        <w:t>Совершенствование рыночных отношений.</w:t>
      </w:r>
    </w:p>
    <w:p w:rsidR="00AE117E" w:rsidRPr="00785B15" w:rsidRDefault="00AE117E" w:rsidP="00785B15">
      <w:pPr>
        <w:pStyle w:val="ListParagraph"/>
        <w:ind w:left="0" w:firstLine="709"/>
        <w:jc w:val="both"/>
      </w:pPr>
      <w:r w:rsidRPr="00785B15">
        <w:t>Он приводит факты, подтверждающие актуальность этих проблем.</w:t>
      </w:r>
    </w:p>
    <w:p w:rsidR="00AE117E" w:rsidRPr="00785B15" w:rsidRDefault="00AE117E" w:rsidP="00785B15">
      <w:pPr>
        <w:pStyle w:val="ListParagraph"/>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AE117E" w:rsidRPr="00785B15" w:rsidRDefault="00AE117E" w:rsidP="00785B15">
      <w:pPr>
        <w:pStyle w:val="ListParagraph"/>
        <w:ind w:left="0" w:firstLine="709"/>
        <w:jc w:val="both"/>
      </w:pPr>
      <w:r w:rsidRPr="00785B15">
        <w:t>Решение совещания у директора департамента по кадрам.</w:t>
      </w:r>
    </w:p>
    <w:p w:rsidR="00AE117E" w:rsidRPr="00785B15" w:rsidRDefault="00AE117E" w:rsidP="00785B15">
      <w:pPr>
        <w:pStyle w:val="ListParagraph"/>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AE117E" w:rsidRPr="00785B15" w:rsidRDefault="00AE117E" w:rsidP="00785B15">
      <w:pPr>
        <w:pStyle w:val="ListParagraph"/>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AE117E" w:rsidRPr="00785B15" w:rsidRDefault="00AE117E" w:rsidP="00785B15">
      <w:pPr>
        <w:pStyle w:val="ListParagraph"/>
        <w:ind w:left="0" w:firstLine="709"/>
        <w:jc w:val="both"/>
      </w:pPr>
      <w:r w:rsidRPr="00785B15">
        <w:t>•</w:t>
      </w:r>
      <w:r w:rsidRPr="00785B15">
        <w:tab/>
        <w:t>Экспертам дается право провести детальный анализ кандидатур.</w:t>
      </w:r>
    </w:p>
    <w:p w:rsidR="00AE117E" w:rsidRPr="00785B15" w:rsidRDefault="00AE117E" w:rsidP="00785B15">
      <w:pPr>
        <w:pStyle w:val="ListParagraph"/>
        <w:ind w:left="0" w:firstLine="709"/>
        <w:jc w:val="both"/>
      </w:pPr>
      <w:r w:rsidRPr="00785B15">
        <w:t>•</w:t>
      </w:r>
      <w:r w:rsidRPr="00785B15">
        <w:tab/>
        <w:t>Разработать модель "идеального руководителя".</w:t>
      </w:r>
    </w:p>
    <w:p w:rsidR="00AE117E" w:rsidRPr="00785B15" w:rsidRDefault="00AE117E" w:rsidP="00785B15">
      <w:pPr>
        <w:pStyle w:val="ListParagraph"/>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AE117E" w:rsidRPr="00785B15" w:rsidRDefault="00AE117E" w:rsidP="00785B15">
      <w:pPr>
        <w:pStyle w:val="ListParagraph"/>
        <w:ind w:left="0" w:firstLine="709"/>
        <w:jc w:val="both"/>
      </w:pPr>
      <w:r w:rsidRPr="00785B15">
        <w:t>•</w:t>
      </w:r>
      <w:r w:rsidRPr="00785B15">
        <w:tab/>
        <w:t>Дать научное обоснование выбранной кандидатуре</w:t>
      </w:r>
    </w:p>
    <w:p w:rsidR="00AE117E" w:rsidRPr="00785B15" w:rsidRDefault="00AE117E" w:rsidP="00785B15">
      <w:pPr>
        <w:pStyle w:val="ListParagraph"/>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AE117E" w:rsidRPr="00785B15" w:rsidRDefault="00AE117E" w:rsidP="00785B15">
      <w:pPr>
        <w:pStyle w:val="ListParagraph"/>
        <w:jc w:val="both"/>
        <w:rPr>
          <w:b/>
          <w:i/>
        </w:rPr>
      </w:pPr>
    </w:p>
    <w:p w:rsidR="00AE117E" w:rsidRPr="00785B15" w:rsidRDefault="00AE117E" w:rsidP="00785B15">
      <w:pPr>
        <w:pStyle w:val="ListParagraph"/>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AE117E" w:rsidRPr="00785B15" w:rsidRDefault="00AE117E" w:rsidP="00785B15">
      <w:pPr>
        <w:pStyle w:val="ListParagraph"/>
        <w:ind w:left="0" w:firstLine="709"/>
        <w:jc w:val="both"/>
      </w:pPr>
      <w:r w:rsidRPr="00785B15">
        <w:t>1.</w:t>
      </w:r>
      <w:r w:rsidRPr="00785B15">
        <w:tab/>
        <w:t>Цель - выберите три кандидатуры на замещение вакантной должности главного менеджера.</w:t>
      </w:r>
    </w:p>
    <w:p w:rsidR="00AE117E" w:rsidRPr="00785B15" w:rsidRDefault="00AE117E" w:rsidP="00785B15">
      <w:pPr>
        <w:pStyle w:val="ListParagraph"/>
        <w:ind w:left="0" w:firstLine="709"/>
        <w:jc w:val="both"/>
      </w:pPr>
      <w:r w:rsidRPr="00785B15">
        <w:t>2.</w:t>
      </w:r>
      <w:r w:rsidRPr="00785B15">
        <w:tab/>
        <w:t>Метод проведения деловой беседы в соответствии с существующим порядком найма.</w:t>
      </w:r>
    </w:p>
    <w:p w:rsidR="00AE117E" w:rsidRPr="00785B15" w:rsidRDefault="00AE117E" w:rsidP="00785B15">
      <w:pPr>
        <w:pStyle w:val="ListParagraph"/>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AE117E" w:rsidRPr="00785B15" w:rsidRDefault="00AE117E" w:rsidP="00785B15">
      <w:pPr>
        <w:pStyle w:val="ListParagraph"/>
        <w:jc w:val="both"/>
        <w:rPr>
          <w:b/>
          <w:i/>
        </w:rPr>
      </w:pPr>
    </w:p>
    <w:p w:rsidR="00AE117E" w:rsidRPr="00785B15" w:rsidRDefault="00AE117E" w:rsidP="00785B15">
      <w:pPr>
        <w:pStyle w:val="ListParagraph"/>
        <w:jc w:val="both"/>
        <w:rPr>
          <w:b/>
        </w:rPr>
      </w:pPr>
      <w:r w:rsidRPr="00785B15">
        <w:rPr>
          <w:b/>
        </w:rPr>
        <w:t>Сцена 4. Совещание у лидера</w:t>
      </w:r>
    </w:p>
    <w:p w:rsidR="00AE117E" w:rsidRPr="00785B15" w:rsidRDefault="00AE117E" w:rsidP="00785B15">
      <w:pPr>
        <w:pStyle w:val="ListParagraph"/>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AE117E" w:rsidRPr="00785B15" w:rsidRDefault="00AE117E" w:rsidP="00785B15">
      <w:pPr>
        <w:pStyle w:val="ListParagraph"/>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AE117E" w:rsidRPr="00785B15" w:rsidRDefault="00AE117E" w:rsidP="00785B15">
      <w:pPr>
        <w:pStyle w:val="ListParagraph"/>
        <w:ind w:left="0" w:firstLine="709"/>
        <w:jc w:val="both"/>
      </w:pPr>
      <w:r w:rsidRPr="00785B15">
        <w:t>3.</w:t>
      </w:r>
      <w:r w:rsidRPr="00785B15">
        <w:tab/>
        <w:t>Права - оценка результатов собеседования. Выявление кан¬дидата.наиболее близкого к модели "идеального руководителя".</w:t>
      </w:r>
    </w:p>
    <w:p w:rsidR="00AE117E" w:rsidRPr="00785B15" w:rsidRDefault="00AE117E" w:rsidP="00785B15">
      <w:pPr>
        <w:pStyle w:val="ListParagraph"/>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AE117E" w:rsidRPr="00785B15" w:rsidRDefault="00AE117E" w:rsidP="00785B15">
      <w:pPr>
        <w:pStyle w:val="ListParagraph"/>
        <w:ind w:left="0" w:firstLine="709"/>
        <w:jc w:val="both"/>
      </w:pPr>
      <w:r w:rsidRPr="00785B15">
        <w:t>5.</w:t>
      </w:r>
      <w:r w:rsidRPr="00785B15">
        <w:tab/>
        <w:t>Сроки - провести до ___________.</w:t>
      </w:r>
    </w:p>
    <w:p w:rsidR="00AE117E" w:rsidRPr="00785B15" w:rsidRDefault="00AE117E" w:rsidP="00785B15">
      <w:pPr>
        <w:pStyle w:val="ListParagraph"/>
        <w:ind w:left="0" w:firstLine="709"/>
        <w:jc w:val="both"/>
      </w:pPr>
      <w:r w:rsidRPr="00785B15">
        <w:t>Действующие лица; лидер, директор департамента по кадрам, начальник отдела кадров и остальные участники.</w:t>
      </w:r>
    </w:p>
    <w:p w:rsidR="00AE117E" w:rsidRPr="00785B15" w:rsidRDefault="00AE117E" w:rsidP="00785B15">
      <w:pPr>
        <w:pStyle w:val="ListParagraph"/>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AE117E" w:rsidRPr="00785B15" w:rsidRDefault="00AE117E" w:rsidP="00785B15">
      <w:pPr>
        <w:pStyle w:val="ListParagraph"/>
        <w:ind w:left="0" w:firstLine="709"/>
        <w:jc w:val="both"/>
      </w:pPr>
      <w:r w:rsidRPr="00785B15">
        <w:t>•</w:t>
      </w:r>
      <w:r w:rsidRPr="00785B15">
        <w:tab/>
        <w:t>дать модель "идеального руководителя";</w:t>
      </w:r>
    </w:p>
    <w:p w:rsidR="00AE117E" w:rsidRPr="00785B15" w:rsidRDefault="00AE117E" w:rsidP="00785B15">
      <w:pPr>
        <w:pStyle w:val="ListParagraph"/>
        <w:ind w:left="0" w:firstLine="709"/>
        <w:jc w:val="both"/>
      </w:pPr>
      <w:r w:rsidRPr="00785B15">
        <w:t>•</w:t>
      </w:r>
      <w:r w:rsidRPr="00785B15">
        <w:tab/>
        <w:t>детально проанализировать характеристики кандидатов;</w:t>
      </w:r>
    </w:p>
    <w:p w:rsidR="00AE117E" w:rsidRPr="00785B15" w:rsidRDefault="00AE117E" w:rsidP="00785B15">
      <w:pPr>
        <w:pStyle w:val="ListParagraph"/>
        <w:ind w:left="0" w:firstLine="709"/>
        <w:jc w:val="both"/>
      </w:pPr>
      <w:r w:rsidRPr="00785B15">
        <w:t>•</w:t>
      </w:r>
      <w:r w:rsidRPr="00785B15">
        <w:tab/>
        <w:t>провести собеседование, тестирование, опрос кандидатов;</w:t>
      </w:r>
    </w:p>
    <w:p w:rsidR="00AE117E" w:rsidRPr="00785B15" w:rsidRDefault="00AE117E" w:rsidP="00785B15">
      <w:pPr>
        <w:pStyle w:val="ListParagraph"/>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AE117E" w:rsidRPr="00785B15" w:rsidRDefault="00AE117E" w:rsidP="00785B15">
      <w:pPr>
        <w:pStyle w:val="ListParagraph"/>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AE117E" w:rsidRPr="00785B15" w:rsidRDefault="00AE117E" w:rsidP="00785B15">
      <w:pPr>
        <w:pStyle w:val="ListParagraph"/>
        <w:ind w:left="0" w:firstLine="709"/>
        <w:jc w:val="both"/>
      </w:pPr>
      <w:r w:rsidRPr="00785B15">
        <w:t>Лидер дает краткую модель "идеального руководителя".</w:t>
      </w:r>
    </w:p>
    <w:p w:rsidR="00AE117E" w:rsidRPr="00785B15" w:rsidRDefault="00AE117E" w:rsidP="00785B15">
      <w:pPr>
        <w:pStyle w:val="ListParagraph"/>
        <w:ind w:left="0" w:firstLine="709"/>
        <w:jc w:val="both"/>
      </w:pPr>
    </w:p>
    <w:p w:rsidR="00AE117E" w:rsidRPr="00785B15" w:rsidRDefault="00AE117E" w:rsidP="00785B15">
      <w:pPr>
        <w:pStyle w:val="ListParagraph"/>
        <w:ind w:left="0" w:firstLine="709"/>
        <w:jc w:val="both"/>
        <w:rPr>
          <w:b/>
        </w:rPr>
      </w:pPr>
      <w:r w:rsidRPr="00785B15">
        <w:rPr>
          <w:b/>
        </w:rPr>
        <w:t>Модель "идеального руководителя"</w:t>
      </w:r>
    </w:p>
    <w:p w:rsidR="00AE117E" w:rsidRPr="00785B15" w:rsidRDefault="00AE117E" w:rsidP="00785B15">
      <w:pPr>
        <w:pStyle w:val="ListParagraph"/>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AE117E" w:rsidRPr="00785B15" w:rsidRDefault="00AE117E" w:rsidP="00785B15">
      <w:pPr>
        <w:pStyle w:val="ListParagraph"/>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AE117E" w:rsidRPr="00785B15" w:rsidRDefault="00AE117E" w:rsidP="00785B15">
      <w:pPr>
        <w:pStyle w:val="ListParagraph"/>
        <w:ind w:left="0" w:firstLine="709"/>
        <w:jc w:val="both"/>
      </w:pPr>
      <w:r w:rsidRPr="00785B15">
        <w:t>Начальник отдела кадров приглашает на совещание кандидатов на вакантную должность:</w:t>
      </w:r>
    </w:p>
    <w:p w:rsidR="00AE117E" w:rsidRPr="00785B15" w:rsidRDefault="00AE117E" w:rsidP="00785B15">
      <w:pPr>
        <w:pStyle w:val="ListParagraph"/>
        <w:ind w:left="0" w:firstLine="709"/>
        <w:jc w:val="both"/>
      </w:pPr>
      <w:r w:rsidRPr="00785B15">
        <w:t>1. ________________________________________________________________</w:t>
      </w:r>
    </w:p>
    <w:p w:rsidR="00AE117E" w:rsidRPr="00785B15" w:rsidRDefault="00AE117E" w:rsidP="00785B15">
      <w:pPr>
        <w:pStyle w:val="ListParagraph"/>
        <w:ind w:left="0" w:firstLine="709"/>
        <w:jc w:val="both"/>
      </w:pPr>
      <w:r w:rsidRPr="00785B15">
        <w:t>2. ________________________________________________________________</w:t>
      </w:r>
    </w:p>
    <w:p w:rsidR="00AE117E" w:rsidRPr="00785B15" w:rsidRDefault="00AE117E" w:rsidP="00785B15">
      <w:pPr>
        <w:pStyle w:val="ListParagraph"/>
        <w:ind w:left="0" w:firstLine="709"/>
        <w:jc w:val="both"/>
      </w:pPr>
      <w:r w:rsidRPr="00785B15">
        <w:t>3. ________________________________________________________________</w:t>
      </w:r>
    </w:p>
    <w:p w:rsidR="00AE117E" w:rsidRPr="00785B15" w:rsidRDefault="00AE117E" w:rsidP="00785B15">
      <w:pPr>
        <w:pStyle w:val="ListParagraph"/>
        <w:ind w:left="0" w:firstLine="709"/>
        <w:jc w:val="both"/>
      </w:pPr>
      <w:r w:rsidRPr="00785B15">
        <w:t>Беседа с кандидатами проводится индивидуально.</w:t>
      </w:r>
    </w:p>
    <w:p w:rsidR="00AE117E" w:rsidRPr="00785B15" w:rsidRDefault="00AE117E" w:rsidP="00785B15">
      <w:pPr>
        <w:pStyle w:val="ListParagraph"/>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AE117E" w:rsidRPr="00785B15" w:rsidRDefault="00AE117E" w:rsidP="00785B15">
      <w:pPr>
        <w:pStyle w:val="ListParagraph"/>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AE117E" w:rsidRPr="00785B15" w:rsidRDefault="00AE117E" w:rsidP="00785B15">
      <w:pPr>
        <w:pStyle w:val="ListParagraph"/>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AE117E" w:rsidRPr="00785B15" w:rsidRDefault="00AE117E" w:rsidP="00785B15">
      <w:pPr>
        <w:pStyle w:val="ListParagraph"/>
        <w:jc w:val="both"/>
        <w:rPr>
          <w:b/>
          <w:i/>
        </w:rPr>
      </w:pPr>
    </w:p>
    <w:p w:rsidR="00AE117E" w:rsidRPr="00785B15" w:rsidRDefault="00AE117E" w:rsidP="00785B15">
      <w:pPr>
        <w:pStyle w:val="ListParagraph"/>
        <w:jc w:val="both"/>
        <w:rPr>
          <w:b/>
        </w:rPr>
      </w:pPr>
      <w:r w:rsidRPr="00785B15">
        <w:rPr>
          <w:b/>
        </w:rPr>
        <w:t>Сцена 5. Совещание у директора департамента по кадрам</w:t>
      </w:r>
    </w:p>
    <w:p w:rsidR="00AE117E" w:rsidRPr="00785B15" w:rsidRDefault="00AE117E" w:rsidP="00785B15">
      <w:pPr>
        <w:pStyle w:val="ListParagraph"/>
        <w:ind w:left="0" w:firstLine="709"/>
        <w:jc w:val="both"/>
      </w:pPr>
      <w:r w:rsidRPr="00785B15">
        <w:t>1.</w:t>
      </w:r>
      <w:r w:rsidRPr="00785B15">
        <w:tab/>
        <w:t>Цель - утвердить кандидата на вакантную должность главного менеджера.</w:t>
      </w:r>
    </w:p>
    <w:p w:rsidR="00AE117E" w:rsidRPr="00785B15" w:rsidRDefault="00AE117E" w:rsidP="00785B15">
      <w:pPr>
        <w:pStyle w:val="ListParagraph"/>
        <w:ind w:left="0" w:firstLine="709"/>
        <w:jc w:val="both"/>
      </w:pPr>
      <w:r w:rsidRPr="00785B15">
        <w:t>2.</w:t>
      </w:r>
      <w:r w:rsidRPr="00785B15">
        <w:tab/>
        <w:t>Содержание - обсудить результаты экспертного анализа.</w:t>
      </w:r>
    </w:p>
    <w:p w:rsidR="00AE117E" w:rsidRPr="00785B15" w:rsidRDefault="00AE117E" w:rsidP="00785B15">
      <w:pPr>
        <w:pStyle w:val="ListParagraph"/>
        <w:ind w:left="0" w:firstLine="709"/>
        <w:jc w:val="both"/>
      </w:pPr>
      <w:r w:rsidRPr="00785B15">
        <w:t>3.</w:t>
      </w:r>
      <w:r w:rsidRPr="00785B15">
        <w:tab/>
        <w:t>Срок проведения ________________________________.</w:t>
      </w:r>
    </w:p>
    <w:p w:rsidR="00AE117E" w:rsidRPr="00785B15" w:rsidRDefault="00AE117E" w:rsidP="00785B15">
      <w:pPr>
        <w:pStyle w:val="ListParagraph"/>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AE117E" w:rsidRPr="00785B15" w:rsidRDefault="00AE117E" w:rsidP="00785B15">
      <w:pPr>
        <w:pStyle w:val="ListParagraph"/>
        <w:ind w:left="0" w:firstLine="709"/>
        <w:jc w:val="both"/>
      </w:pPr>
      <w:r w:rsidRPr="00785B15">
        <w:t>Начальник отдела кадров передал все документы директору заранее.</w:t>
      </w:r>
    </w:p>
    <w:p w:rsidR="00AE117E" w:rsidRPr="00785B15" w:rsidRDefault="00AE117E" w:rsidP="00785B15">
      <w:pPr>
        <w:pStyle w:val="ListParagraph"/>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AE117E" w:rsidRPr="00785B15" w:rsidRDefault="00AE117E" w:rsidP="00785B15">
      <w:pPr>
        <w:pStyle w:val="ListParagraph"/>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AE117E" w:rsidRPr="00785B15" w:rsidRDefault="00AE117E" w:rsidP="00785B15">
      <w:pPr>
        <w:pStyle w:val="ListParagraph"/>
        <w:ind w:left="0" w:firstLine="709"/>
        <w:jc w:val="both"/>
      </w:pPr>
      <w:r w:rsidRPr="00785B15">
        <w:t>Беседа директора с кандидатом на должность главного менеджера:</w:t>
      </w:r>
    </w:p>
    <w:p w:rsidR="00AE117E" w:rsidRPr="00785B15" w:rsidRDefault="00AE117E" w:rsidP="00785B15">
      <w:pPr>
        <w:pStyle w:val="ListParagraph"/>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AE117E" w:rsidRPr="00785B15" w:rsidRDefault="00AE117E" w:rsidP="00785B15">
      <w:pPr>
        <w:pStyle w:val="ListParagraph"/>
        <w:ind w:left="0" w:firstLine="709"/>
        <w:jc w:val="both"/>
      </w:pPr>
      <w:r w:rsidRPr="00785B15">
        <w:t>Просит лидера поблагодарить от его имени всех экспертов за удачно подобранную кандидатуру.</w:t>
      </w:r>
    </w:p>
    <w:p w:rsidR="00AE117E" w:rsidRDefault="00AE117E" w:rsidP="00C65844">
      <w:pPr>
        <w:pStyle w:val="ListParagraph"/>
        <w:ind w:left="0"/>
        <w:jc w:val="both"/>
        <w:rPr>
          <w:b/>
        </w:rPr>
      </w:pPr>
    </w:p>
    <w:p w:rsidR="00AE117E" w:rsidRPr="00092C77" w:rsidRDefault="00AE117E" w:rsidP="0099039C">
      <w:pPr>
        <w:jc w:val="both"/>
      </w:pPr>
    </w:p>
    <w:sectPr w:rsidR="00AE117E"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17E" w:rsidRDefault="00AE117E" w:rsidP="00700678">
      <w:r>
        <w:separator/>
      </w:r>
    </w:p>
  </w:endnote>
  <w:endnote w:type="continuationSeparator" w:id="1">
    <w:p w:rsidR="00AE117E" w:rsidRDefault="00AE117E" w:rsidP="007006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17E" w:rsidRDefault="00AE117E" w:rsidP="00700678">
      <w:r>
        <w:separator/>
      </w:r>
    </w:p>
  </w:footnote>
  <w:footnote w:type="continuationSeparator" w:id="1">
    <w:p w:rsidR="00AE117E" w:rsidRDefault="00AE117E" w:rsidP="007006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5">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1">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4"/>
  </w:num>
  <w:num w:numId="3">
    <w:abstractNumId w:val="2"/>
  </w:num>
  <w:num w:numId="4">
    <w:abstractNumId w:val="12"/>
  </w:num>
  <w:num w:numId="5">
    <w:abstractNumId w:val="6"/>
  </w:num>
  <w:num w:numId="6">
    <w:abstractNumId w:val="35"/>
  </w:num>
  <w:num w:numId="7">
    <w:abstractNumId w:val="16"/>
  </w:num>
  <w:num w:numId="8">
    <w:abstractNumId w:val="29"/>
  </w:num>
  <w:num w:numId="9">
    <w:abstractNumId w:val="9"/>
  </w:num>
  <w:num w:numId="10">
    <w:abstractNumId w:val="21"/>
  </w:num>
  <w:num w:numId="11">
    <w:abstractNumId w:val="4"/>
  </w:num>
  <w:num w:numId="12">
    <w:abstractNumId w:val="13"/>
  </w:num>
  <w:num w:numId="13">
    <w:abstractNumId w:val="25"/>
  </w:num>
  <w:num w:numId="14">
    <w:abstractNumId w:val="20"/>
  </w:num>
  <w:num w:numId="15">
    <w:abstractNumId w:val="15"/>
  </w:num>
  <w:num w:numId="16">
    <w:abstractNumId w:val="3"/>
  </w:num>
  <w:num w:numId="17">
    <w:abstractNumId w:val="17"/>
  </w:num>
  <w:num w:numId="18">
    <w:abstractNumId w:val="23"/>
  </w:num>
  <w:num w:numId="19">
    <w:abstractNumId w:val="19"/>
  </w:num>
  <w:num w:numId="20">
    <w:abstractNumId w:val="33"/>
  </w:num>
  <w:num w:numId="21">
    <w:abstractNumId w:val="30"/>
  </w:num>
  <w:num w:numId="22">
    <w:abstractNumId w:val="1"/>
  </w:num>
  <w:num w:numId="23">
    <w:abstractNumId w:val="27"/>
  </w:num>
  <w:num w:numId="24">
    <w:abstractNumId w:val="10"/>
  </w:num>
  <w:num w:numId="25">
    <w:abstractNumId w:val="18"/>
  </w:num>
  <w:num w:numId="26">
    <w:abstractNumId w:val="28"/>
  </w:num>
  <w:num w:numId="27">
    <w:abstractNumId w:val="26"/>
  </w:num>
  <w:num w:numId="28">
    <w:abstractNumId w:val="8"/>
  </w:num>
  <w:num w:numId="29">
    <w:abstractNumId w:val="31"/>
  </w:num>
  <w:num w:numId="30">
    <w:abstractNumId w:val="5"/>
  </w:num>
  <w:num w:numId="31">
    <w:abstractNumId w:val="32"/>
  </w:num>
  <w:num w:numId="32">
    <w:abstractNumId w:val="34"/>
  </w:num>
  <w:num w:numId="33">
    <w:abstractNumId w:val="7"/>
  </w:num>
  <w:num w:numId="34">
    <w:abstractNumId w:val="22"/>
  </w:num>
  <w:num w:numId="35">
    <w:abstractNumId w:val="1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35CF"/>
    <w:rsid w:val="00013DB0"/>
    <w:rsid w:val="0001497B"/>
    <w:rsid w:val="0002086B"/>
    <w:rsid w:val="00020ABC"/>
    <w:rsid w:val="000240D7"/>
    <w:rsid w:val="00025DBB"/>
    <w:rsid w:val="00030968"/>
    <w:rsid w:val="00035E9C"/>
    <w:rsid w:val="0003772B"/>
    <w:rsid w:val="000431E4"/>
    <w:rsid w:val="00044158"/>
    <w:rsid w:val="00045ECC"/>
    <w:rsid w:val="000553D0"/>
    <w:rsid w:val="00064317"/>
    <w:rsid w:val="000656CB"/>
    <w:rsid w:val="00077442"/>
    <w:rsid w:val="00080AF9"/>
    <w:rsid w:val="0008259C"/>
    <w:rsid w:val="00092C77"/>
    <w:rsid w:val="000963C1"/>
    <w:rsid w:val="000A4ACE"/>
    <w:rsid w:val="000C1ECD"/>
    <w:rsid w:val="000C504A"/>
    <w:rsid w:val="000C72FB"/>
    <w:rsid w:val="000D0A2E"/>
    <w:rsid w:val="000D33D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5B3F"/>
    <w:rsid w:val="00136F7F"/>
    <w:rsid w:val="00141E08"/>
    <w:rsid w:val="001434F2"/>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5CDB"/>
    <w:rsid w:val="001E070F"/>
    <w:rsid w:val="001E44EF"/>
    <w:rsid w:val="001E5106"/>
    <w:rsid w:val="001F0EBE"/>
    <w:rsid w:val="001F342B"/>
    <w:rsid w:val="001F798C"/>
    <w:rsid w:val="0020232B"/>
    <w:rsid w:val="00213E0A"/>
    <w:rsid w:val="0021494C"/>
    <w:rsid w:val="00214A8C"/>
    <w:rsid w:val="00227664"/>
    <w:rsid w:val="00243AD7"/>
    <w:rsid w:val="00266A9C"/>
    <w:rsid w:val="002742DA"/>
    <w:rsid w:val="0027621E"/>
    <w:rsid w:val="0028049F"/>
    <w:rsid w:val="00280BF4"/>
    <w:rsid w:val="002824A6"/>
    <w:rsid w:val="002970DB"/>
    <w:rsid w:val="00297EA7"/>
    <w:rsid w:val="002A021B"/>
    <w:rsid w:val="002A294F"/>
    <w:rsid w:val="002A6925"/>
    <w:rsid w:val="002B1738"/>
    <w:rsid w:val="002B2543"/>
    <w:rsid w:val="002C008D"/>
    <w:rsid w:val="002C6645"/>
    <w:rsid w:val="002C7721"/>
    <w:rsid w:val="002D097D"/>
    <w:rsid w:val="002D155C"/>
    <w:rsid w:val="002D4C59"/>
    <w:rsid w:val="002D50CB"/>
    <w:rsid w:val="002D5372"/>
    <w:rsid w:val="002E2E8B"/>
    <w:rsid w:val="002F3944"/>
    <w:rsid w:val="002F590D"/>
    <w:rsid w:val="002F5DC2"/>
    <w:rsid w:val="0030046E"/>
    <w:rsid w:val="003037DC"/>
    <w:rsid w:val="003041E5"/>
    <w:rsid w:val="00304207"/>
    <w:rsid w:val="0030437F"/>
    <w:rsid w:val="0031138B"/>
    <w:rsid w:val="00322449"/>
    <w:rsid w:val="00323C8F"/>
    <w:rsid w:val="00332B39"/>
    <w:rsid w:val="003349A5"/>
    <w:rsid w:val="00344E00"/>
    <w:rsid w:val="00345342"/>
    <w:rsid w:val="0034673D"/>
    <w:rsid w:val="00353395"/>
    <w:rsid w:val="0035744B"/>
    <w:rsid w:val="00360625"/>
    <w:rsid w:val="0036414B"/>
    <w:rsid w:val="00365A7C"/>
    <w:rsid w:val="0037016A"/>
    <w:rsid w:val="00370E47"/>
    <w:rsid w:val="00372AEA"/>
    <w:rsid w:val="00373A1F"/>
    <w:rsid w:val="003827F8"/>
    <w:rsid w:val="003851B8"/>
    <w:rsid w:val="00385EDD"/>
    <w:rsid w:val="00386403"/>
    <w:rsid w:val="003977B5"/>
    <w:rsid w:val="003B1392"/>
    <w:rsid w:val="003B153D"/>
    <w:rsid w:val="003B1D69"/>
    <w:rsid w:val="003B73E4"/>
    <w:rsid w:val="003C2F1E"/>
    <w:rsid w:val="003C78BA"/>
    <w:rsid w:val="003D1782"/>
    <w:rsid w:val="003D3142"/>
    <w:rsid w:val="003D364A"/>
    <w:rsid w:val="003E07A0"/>
    <w:rsid w:val="003E213F"/>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675D0"/>
    <w:rsid w:val="00467AC8"/>
    <w:rsid w:val="0047259A"/>
    <w:rsid w:val="00472634"/>
    <w:rsid w:val="004728C8"/>
    <w:rsid w:val="00477FA3"/>
    <w:rsid w:val="00480C04"/>
    <w:rsid w:val="00485A35"/>
    <w:rsid w:val="00485B10"/>
    <w:rsid w:val="0049263C"/>
    <w:rsid w:val="004B7EB1"/>
    <w:rsid w:val="004C2C92"/>
    <w:rsid w:val="004C5A92"/>
    <w:rsid w:val="004C6BDD"/>
    <w:rsid w:val="004D6A98"/>
    <w:rsid w:val="004E1C4D"/>
    <w:rsid w:val="004F0E42"/>
    <w:rsid w:val="00504C0D"/>
    <w:rsid w:val="005072A6"/>
    <w:rsid w:val="00516A6E"/>
    <w:rsid w:val="00530454"/>
    <w:rsid w:val="00530F7B"/>
    <w:rsid w:val="00534968"/>
    <w:rsid w:val="0054025D"/>
    <w:rsid w:val="00554544"/>
    <w:rsid w:val="00555495"/>
    <w:rsid w:val="005568D2"/>
    <w:rsid w:val="00566296"/>
    <w:rsid w:val="005662B6"/>
    <w:rsid w:val="00570A12"/>
    <w:rsid w:val="00574225"/>
    <w:rsid w:val="00584E02"/>
    <w:rsid w:val="005956B1"/>
    <w:rsid w:val="00596DF7"/>
    <w:rsid w:val="005A73F2"/>
    <w:rsid w:val="005A756A"/>
    <w:rsid w:val="005B5173"/>
    <w:rsid w:val="005C23A3"/>
    <w:rsid w:val="005C7A5D"/>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12FD"/>
    <w:rsid w:val="00636326"/>
    <w:rsid w:val="006375EA"/>
    <w:rsid w:val="00643580"/>
    <w:rsid w:val="0064544A"/>
    <w:rsid w:val="00645921"/>
    <w:rsid w:val="00651AE3"/>
    <w:rsid w:val="00657532"/>
    <w:rsid w:val="00657828"/>
    <w:rsid w:val="006774E3"/>
    <w:rsid w:val="006859DC"/>
    <w:rsid w:val="006A35DA"/>
    <w:rsid w:val="006A403E"/>
    <w:rsid w:val="006B05B3"/>
    <w:rsid w:val="006B2754"/>
    <w:rsid w:val="006B2757"/>
    <w:rsid w:val="006B7D2C"/>
    <w:rsid w:val="006C71AB"/>
    <w:rsid w:val="006E6A1E"/>
    <w:rsid w:val="007003B7"/>
    <w:rsid w:val="00700678"/>
    <w:rsid w:val="00705A97"/>
    <w:rsid w:val="00711D46"/>
    <w:rsid w:val="00712FF3"/>
    <w:rsid w:val="00714167"/>
    <w:rsid w:val="00715AB5"/>
    <w:rsid w:val="00716371"/>
    <w:rsid w:val="00720A78"/>
    <w:rsid w:val="00721371"/>
    <w:rsid w:val="007240F4"/>
    <w:rsid w:val="00732AF5"/>
    <w:rsid w:val="007353EE"/>
    <w:rsid w:val="00735C0B"/>
    <w:rsid w:val="007372B5"/>
    <w:rsid w:val="007414CC"/>
    <w:rsid w:val="00743DED"/>
    <w:rsid w:val="00761AD4"/>
    <w:rsid w:val="00762049"/>
    <w:rsid w:val="00762A3F"/>
    <w:rsid w:val="00773DBC"/>
    <w:rsid w:val="007816FE"/>
    <w:rsid w:val="00784068"/>
    <w:rsid w:val="00785B15"/>
    <w:rsid w:val="00785D4F"/>
    <w:rsid w:val="00794CE8"/>
    <w:rsid w:val="007A5ECF"/>
    <w:rsid w:val="007A644D"/>
    <w:rsid w:val="007B1F2E"/>
    <w:rsid w:val="007B703D"/>
    <w:rsid w:val="007D17F7"/>
    <w:rsid w:val="007D1F4C"/>
    <w:rsid w:val="007E18E3"/>
    <w:rsid w:val="007E73C9"/>
    <w:rsid w:val="007F6D04"/>
    <w:rsid w:val="00800A93"/>
    <w:rsid w:val="0081285A"/>
    <w:rsid w:val="00813F4C"/>
    <w:rsid w:val="00814C95"/>
    <w:rsid w:val="00815D83"/>
    <w:rsid w:val="008207A5"/>
    <w:rsid w:val="00823921"/>
    <w:rsid w:val="00824460"/>
    <w:rsid w:val="008251CB"/>
    <w:rsid w:val="00831EFB"/>
    <w:rsid w:val="0084140B"/>
    <w:rsid w:val="00844E16"/>
    <w:rsid w:val="00846129"/>
    <w:rsid w:val="00847297"/>
    <w:rsid w:val="00854005"/>
    <w:rsid w:val="00856CA9"/>
    <w:rsid w:val="00856CB8"/>
    <w:rsid w:val="00861244"/>
    <w:rsid w:val="00865F53"/>
    <w:rsid w:val="0087105E"/>
    <w:rsid w:val="00873DDD"/>
    <w:rsid w:val="00877010"/>
    <w:rsid w:val="00877963"/>
    <w:rsid w:val="00882107"/>
    <w:rsid w:val="0088550C"/>
    <w:rsid w:val="00887E86"/>
    <w:rsid w:val="00890748"/>
    <w:rsid w:val="008930A8"/>
    <w:rsid w:val="00895865"/>
    <w:rsid w:val="008961C3"/>
    <w:rsid w:val="008A6325"/>
    <w:rsid w:val="008B1DC2"/>
    <w:rsid w:val="008C0A06"/>
    <w:rsid w:val="008C162A"/>
    <w:rsid w:val="008C29B1"/>
    <w:rsid w:val="008C5F06"/>
    <w:rsid w:val="008D1601"/>
    <w:rsid w:val="008D2233"/>
    <w:rsid w:val="008D42EE"/>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1624"/>
    <w:rsid w:val="00963AEA"/>
    <w:rsid w:val="0097452B"/>
    <w:rsid w:val="009831A4"/>
    <w:rsid w:val="009867AC"/>
    <w:rsid w:val="0098691C"/>
    <w:rsid w:val="0099039C"/>
    <w:rsid w:val="009963AC"/>
    <w:rsid w:val="009A2380"/>
    <w:rsid w:val="009B77B4"/>
    <w:rsid w:val="009C26BE"/>
    <w:rsid w:val="009C4AE1"/>
    <w:rsid w:val="009D34BA"/>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4220"/>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B4A2C"/>
    <w:rsid w:val="00AC11DE"/>
    <w:rsid w:val="00AC19EE"/>
    <w:rsid w:val="00AC329D"/>
    <w:rsid w:val="00AC5996"/>
    <w:rsid w:val="00AD11D7"/>
    <w:rsid w:val="00AD2B66"/>
    <w:rsid w:val="00AD2DAD"/>
    <w:rsid w:val="00AE117E"/>
    <w:rsid w:val="00AE33C9"/>
    <w:rsid w:val="00AF2FBD"/>
    <w:rsid w:val="00B0190F"/>
    <w:rsid w:val="00B01C39"/>
    <w:rsid w:val="00B04476"/>
    <w:rsid w:val="00B07A44"/>
    <w:rsid w:val="00B116B0"/>
    <w:rsid w:val="00B12478"/>
    <w:rsid w:val="00B16304"/>
    <w:rsid w:val="00B2233C"/>
    <w:rsid w:val="00B35DE8"/>
    <w:rsid w:val="00B437AF"/>
    <w:rsid w:val="00B45972"/>
    <w:rsid w:val="00B538F1"/>
    <w:rsid w:val="00B54486"/>
    <w:rsid w:val="00B625EA"/>
    <w:rsid w:val="00B64EBC"/>
    <w:rsid w:val="00B65308"/>
    <w:rsid w:val="00B6583A"/>
    <w:rsid w:val="00B71B50"/>
    <w:rsid w:val="00B90DFE"/>
    <w:rsid w:val="00B9122A"/>
    <w:rsid w:val="00B91EF8"/>
    <w:rsid w:val="00BA085B"/>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407F"/>
    <w:rsid w:val="00BF7025"/>
    <w:rsid w:val="00C01124"/>
    <w:rsid w:val="00C06957"/>
    <w:rsid w:val="00C275E1"/>
    <w:rsid w:val="00C353B9"/>
    <w:rsid w:val="00C37266"/>
    <w:rsid w:val="00C56D9C"/>
    <w:rsid w:val="00C601CC"/>
    <w:rsid w:val="00C653FA"/>
    <w:rsid w:val="00C65844"/>
    <w:rsid w:val="00C70693"/>
    <w:rsid w:val="00C7497D"/>
    <w:rsid w:val="00C83404"/>
    <w:rsid w:val="00C919E4"/>
    <w:rsid w:val="00CA3F94"/>
    <w:rsid w:val="00CA631C"/>
    <w:rsid w:val="00CB319E"/>
    <w:rsid w:val="00CC38E8"/>
    <w:rsid w:val="00CC65D9"/>
    <w:rsid w:val="00CC6DBA"/>
    <w:rsid w:val="00CD2326"/>
    <w:rsid w:val="00CD64A3"/>
    <w:rsid w:val="00CE1193"/>
    <w:rsid w:val="00CE4551"/>
    <w:rsid w:val="00CF6B2B"/>
    <w:rsid w:val="00D06028"/>
    <w:rsid w:val="00D06265"/>
    <w:rsid w:val="00D10F5F"/>
    <w:rsid w:val="00D1603F"/>
    <w:rsid w:val="00D24D89"/>
    <w:rsid w:val="00D2634D"/>
    <w:rsid w:val="00D27D75"/>
    <w:rsid w:val="00D37E73"/>
    <w:rsid w:val="00D67AF5"/>
    <w:rsid w:val="00D75B31"/>
    <w:rsid w:val="00D82FA5"/>
    <w:rsid w:val="00D83CEA"/>
    <w:rsid w:val="00D87978"/>
    <w:rsid w:val="00D879D4"/>
    <w:rsid w:val="00DA0530"/>
    <w:rsid w:val="00DA0D08"/>
    <w:rsid w:val="00DA3C4B"/>
    <w:rsid w:val="00DA7003"/>
    <w:rsid w:val="00DB4F00"/>
    <w:rsid w:val="00DB52C4"/>
    <w:rsid w:val="00DB5975"/>
    <w:rsid w:val="00DB77A2"/>
    <w:rsid w:val="00DC11F5"/>
    <w:rsid w:val="00DC25F4"/>
    <w:rsid w:val="00DC272C"/>
    <w:rsid w:val="00DE36EB"/>
    <w:rsid w:val="00DF6AF6"/>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7C60"/>
    <w:rsid w:val="00ED2C3B"/>
    <w:rsid w:val="00ED4274"/>
    <w:rsid w:val="00EE17B4"/>
    <w:rsid w:val="00EE4163"/>
    <w:rsid w:val="00EF0BE7"/>
    <w:rsid w:val="00F008F2"/>
    <w:rsid w:val="00F10668"/>
    <w:rsid w:val="00F24678"/>
    <w:rsid w:val="00F32E9C"/>
    <w:rsid w:val="00F349C8"/>
    <w:rsid w:val="00F45429"/>
    <w:rsid w:val="00F50FCF"/>
    <w:rsid w:val="00F51F70"/>
    <w:rsid w:val="00F540B2"/>
    <w:rsid w:val="00F548AD"/>
    <w:rsid w:val="00F5687E"/>
    <w:rsid w:val="00F706C4"/>
    <w:rsid w:val="00F73539"/>
    <w:rsid w:val="00F82CAB"/>
    <w:rsid w:val="00FA2D42"/>
    <w:rsid w:val="00FA5C98"/>
    <w:rsid w:val="00FA7FEA"/>
    <w:rsid w:val="00FB519E"/>
    <w:rsid w:val="00FC50C8"/>
    <w:rsid w:val="00FD64D8"/>
    <w:rsid w:val="00FE4BD9"/>
    <w:rsid w:val="00FF1D22"/>
    <w:rsid w:val="00FF3E51"/>
    <w:rsid w:val="00FF5F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1D7"/>
    <w:pPr>
      <w:widowControl w:val="0"/>
      <w:autoSpaceDE w:val="0"/>
      <w:autoSpaceDN w:val="0"/>
      <w:adjustRightInd w:val="0"/>
    </w:pPr>
    <w:rPr>
      <w:sz w:val="24"/>
      <w:szCs w:val="24"/>
    </w:rPr>
  </w:style>
  <w:style w:type="paragraph" w:styleId="Heading3">
    <w:name w:val="heading 3"/>
    <w:basedOn w:val="Normal"/>
    <w:next w:val="Normal"/>
    <w:link w:val="Heading3Char"/>
    <w:uiPriority w:val="99"/>
    <w:qFormat/>
    <w:rsid w:val="00A035CF"/>
    <w:pPr>
      <w:keepNext/>
      <w:spacing w:before="240" w:after="60"/>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035CF"/>
    <w:rPr>
      <w:rFonts w:ascii="Cambria" w:hAnsi="Cambria" w:cs="Times New Roman"/>
      <w:b/>
      <w:bCs/>
      <w:sz w:val="26"/>
      <w:szCs w:val="26"/>
    </w:rPr>
  </w:style>
  <w:style w:type="paragraph" w:customStyle="1" w:styleId="Style8">
    <w:name w:val="Style8"/>
    <w:basedOn w:val="Normal"/>
    <w:uiPriority w:val="99"/>
    <w:rsid w:val="00A035CF"/>
  </w:style>
  <w:style w:type="paragraph" w:customStyle="1" w:styleId="Style11">
    <w:name w:val="Style11"/>
    <w:basedOn w:val="Normal"/>
    <w:uiPriority w:val="99"/>
    <w:rsid w:val="00A035CF"/>
    <w:pPr>
      <w:jc w:val="center"/>
    </w:pPr>
  </w:style>
  <w:style w:type="paragraph" w:customStyle="1" w:styleId="Style12">
    <w:name w:val="Style12"/>
    <w:basedOn w:val="Normal"/>
    <w:uiPriority w:val="99"/>
    <w:rsid w:val="00A035CF"/>
    <w:pPr>
      <w:spacing w:line="230" w:lineRule="exact"/>
    </w:pPr>
  </w:style>
  <w:style w:type="paragraph" w:customStyle="1" w:styleId="Style15">
    <w:name w:val="Style15"/>
    <w:basedOn w:val="Normal"/>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Header">
    <w:name w:val="header"/>
    <w:basedOn w:val="Normal"/>
    <w:link w:val="HeaderChar"/>
    <w:uiPriority w:val="99"/>
    <w:rsid w:val="00700678"/>
    <w:pPr>
      <w:tabs>
        <w:tab w:val="center" w:pos="4677"/>
        <w:tab w:val="right" w:pos="9355"/>
      </w:tabs>
    </w:pPr>
  </w:style>
  <w:style w:type="character" w:customStyle="1" w:styleId="HeaderChar">
    <w:name w:val="Header Char"/>
    <w:basedOn w:val="DefaultParagraphFont"/>
    <w:link w:val="Header"/>
    <w:uiPriority w:val="99"/>
    <w:locked/>
    <w:rsid w:val="00700678"/>
    <w:rPr>
      <w:rFonts w:cs="Times New Roman"/>
      <w:sz w:val="24"/>
      <w:szCs w:val="24"/>
    </w:rPr>
  </w:style>
  <w:style w:type="paragraph" w:styleId="Footer">
    <w:name w:val="footer"/>
    <w:basedOn w:val="Normal"/>
    <w:link w:val="FooterChar"/>
    <w:uiPriority w:val="99"/>
    <w:rsid w:val="00700678"/>
    <w:pPr>
      <w:tabs>
        <w:tab w:val="center" w:pos="4677"/>
        <w:tab w:val="right" w:pos="9355"/>
      </w:tabs>
    </w:pPr>
  </w:style>
  <w:style w:type="character" w:customStyle="1" w:styleId="FooterChar">
    <w:name w:val="Footer Char"/>
    <w:basedOn w:val="DefaultParagraphFont"/>
    <w:link w:val="Footer"/>
    <w:uiPriority w:val="99"/>
    <w:locked/>
    <w:rsid w:val="00700678"/>
    <w:rPr>
      <w:rFonts w:cs="Times New Roman"/>
      <w:sz w:val="24"/>
      <w:szCs w:val="24"/>
    </w:rPr>
  </w:style>
  <w:style w:type="table" w:styleId="TableGrid">
    <w:name w:val="Table Grid"/>
    <w:basedOn w:val="TableNormal"/>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353395"/>
    <w:pPr>
      <w:widowControl/>
      <w:autoSpaceDE/>
      <w:autoSpaceDN/>
      <w:adjustRightInd/>
    </w:pPr>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353395"/>
    <w:rPr>
      <w:rFonts w:cs="Times New Roman"/>
    </w:rPr>
  </w:style>
  <w:style w:type="character" w:customStyle="1" w:styleId="5">
    <w:name w:val="Основной текст (5)_"/>
    <w:basedOn w:val="DefaultParagraphFont"/>
    <w:link w:val="50"/>
    <w:uiPriority w:val="99"/>
    <w:locked/>
    <w:rsid w:val="009F241B"/>
    <w:rPr>
      <w:rFonts w:cs="Times New Roman"/>
      <w:sz w:val="18"/>
      <w:szCs w:val="18"/>
      <w:shd w:val="clear" w:color="auto" w:fill="FFFFFF"/>
    </w:rPr>
  </w:style>
  <w:style w:type="paragraph" w:customStyle="1" w:styleId="50">
    <w:name w:val="Основной текст (5)"/>
    <w:basedOn w:val="Normal"/>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
    <w:name w:val="Основной текст (3)_"/>
    <w:basedOn w:val="DefaultParagraphFont"/>
    <w:link w:val="30"/>
    <w:uiPriority w:val="99"/>
    <w:locked/>
    <w:rsid w:val="009F241B"/>
    <w:rPr>
      <w:rFonts w:cs="Times New Roman"/>
      <w:spacing w:val="3"/>
      <w:sz w:val="18"/>
      <w:szCs w:val="18"/>
      <w:shd w:val="clear" w:color="auto" w:fill="FFFFFF"/>
    </w:rPr>
  </w:style>
  <w:style w:type="paragraph" w:customStyle="1" w:styleId="30">
    <w:name w:val="Основной текст (3)"/>
    <w:basedOn w:val="Normal"/>
    <w:link w:val="3"/>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DefaultParagraphFont"/>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Normal"/>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DefaultParagraphFont"/>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Normal"/>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DefaultParagraphFont"/>
    <w:link w:val="40"/>
    <w:uiPriority w:val="99"/>
    <w:locked/>
    <w:rsid w:val="009F241B"/>
    <w:rPr>
      <w:rFonts w:cs="Times New Roman"/>
      <w:sz w:val="19"/>
      <w:szCs w:val="19"/>
      <w:shd w:val="clear" w:color="auto" w:fill="FFFFFF"/>
    </w:rPr>
  </w:style>
  <w:style w:type="paragraph" w:customStyle="1" w:styleId="40">
    <w:name w:val="Основной текст (4)"/>
    <w:basedOn w:val="Normal"/>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0">
    <w:name w:val="Основной текст_"/>
    <w:basedOn w:val="DefaultParagraphFont"/>
    <w:link w:val="31"/>
    <w:uiPriority w:val="99"/>
    <w:locked/>
    <w:rsid w:val="0037016A"/>
    <w:rPr>
      <w:rFonts w:cs="Times New Roman"/>
      <w:sz w:val="28"/>
      <w:szCs w:val="28"/>
      <w:shd w:val="clear" w:color="auto" w:fill="FFFFFF"/>
    </w:rPr>
  </w:style>
  <w:style w:type="paragraph" w:customStyle="1" w:styleId="31">
    <w:name w:val="Основной текст3"/>
    <w:basedOn w:val="Normal"/>
    <w:link w:val="a0"/>
    <w:uiPriority w:val="99"/>
    <w:rsid w:val="0037016A"/>
    <w:pPr>
      <w:widowControl/>
      <w:shd w:val="clear" w:color="auto" w:fill="FFFFFF"/>
      <w:autoSpaceDE/>
      <w:autoSpaceDN/>
      <w:adjustRightInd/>
      <w:spacing w:line="322" w:lineRule="exact"/>
      <w:ind w:hanging="360"/>
    </w:pPr>
    <w:rPr>
      <w:sz w:val="28"/>
      <w:szCs w:val="28"/>
    </w:rPr>
  </w:style>
  <w:style w:type="character" w:styleId="Hyperlink">
    <w:name w:val="Hyperlink"/>
    <w:basedOn w:val="DefaultParagraphFont"/>
    <w:uiPriority w:val="99"/>
    <w:rsid w:val="00141E08"/>
    <w:rPr>
      <w:rFonts w:cs="Times New Roman"/>
      <w:color w:val="0000FF"/>
      <w:u w:val="single"/>
    </w:rPr>
  </w:style>
  <w:style w:type="paragraph" w:customStyle="1" w:styleId="1">
    <w:name w:val="Абзац списка1"/>
    <w:basedOn w:val="Normal"/>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CommentReference">
    <w:name w:val="annotation reference"/>
    <w:basedOn w:val="DefaultParagraphFont"/>
    <w:uiPriority w:val="99"/>
    <w:semiHidden/>
    <w:rsid w:val="002D097D"/>
    <w:rPr>
      <w:rFonts w:cs="Times New Roman"/>
      <w:sz w:val="16"/>
      <w:szCs w:val="16"/>
    </w:rPr>
  </w:style>
  <w:style w:type="paragraph" w:styleId="CommentText">
    <w:name w:val="annotation text"/>
    <w:basedOn w:val="Normal"/>
    <w:link w:val="CommentTextChar"/>
    <w:uiPriority w:val="99"/>
    <w:semiHidden/>
    <w:rsid w:val="002D097D"/>
    <w:rPr>
      <w:sz w:val="20"/>
      <w:szCs w:val="20"/>
    </w:rPr>
  </w:style>
  <w:style w:type="character" w:customStyle="1" w:styleId="CommentTextChar">
    <w:name w:val="Comment Text Char"/>
    <w:basedOn w:val="DefaultParagraphFont"/>
    <w:link w:val="CommentText"/>
    <w:uiPriority w:val="99"/>
    <w:semiHidden/>
    <w:locked/>
    <w:rsid w:val="002D097D"/>
    <w:rPr>
      <w:rFonts w:cs="Times New Roman"/>
    </w:rPr>
  </w:style>
  <w:style w:type="paragraph" w:styleId="CommentSubject">
    <w:name w:val="annotation subject"/>
    <w:basedOn w:val="CommentText"/>
    <w:next w:val="CommentText"/>
    <w:link w:val="CommentSubjectChar"/>
    <w:uiPriority w:val="99"/>
    <w:semiHidden/>
    <w:rsid w:val="002D097D"/>
    <w:rPr>
      <w:b/>
      <w:bCs/>
    </w:rPr>
  </w:style>
  <w:style w:type="character" w:customStyle="1" w:styleId="CommentSubjectChar">
    <w:name w:val="Comment Subject Char"/>
    <w:basedOn w:val="CommentTextChar"/>
    <w:link w:val="CommentSubject"/>
    <w:uiPriority w:val="99"/>
    <w:semiHidden/>
    <w:locked/>
    <w:rsid w:val="002D097D"/>
    <w:rPr>
      <w:b/>
      <w:bCs/>
    </w:rPr>
  </w:style>
  <w:style w:type="paragraph" w:styleId="BalloonText">
    <w:name w:val="Balloon Text"/>
    <w:basedOn w:val="Normal"/>
    <w:link w:val="BalloonTextChar"/>
    <w:uiPriority w:val="99"/>
    <w:semiHidden/>
    <w:rsid w:val="002D097D"/>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D097D"/>
    <w:rPr>
      <w:rFonts w:ascii="Segoe UI" w:hAnsi="Segoe UI" w:cs="Segoe UI"/>
      <w:sz w:val="18"/>
      <w:szCs w:val="18"/>
    </w:rPr>
  </w:style>
  <w:style w:type="character" w:customStyle="1" w:styleId="apple-converted-space">
    <w:name w:val="apple-converted-space"/>
    <w:basedOn w:val="DefaultParagraphFont"/>
    <w:uiPriority w:val="99"/>
    <w:rsid w:val="00C01124"/>
    <w:rPr>
      <w:rFonts w:cs="Times New Roman"/>
    </w:rPr>
  </w:style>
  <w:style w:type="paragraph" w:styleId="NormalWeb">
    <w:name w:val="Normal (Web)"/>
    <w:aliases w:val="Обычный (Web)"/>
    <w:basedOn w:val="Normal"/>
    <w:uiPriority w:val="99"/>
    <w:rsid w:val="000E3F4D"/>
    <w:pPr>
      <w:widowControl/>
      <w:autoSpaceDE/>
      <w:autoSpaceDN/>
      <w:adjustRightInd/>
      <w:spacing w:after="50"/>
    </w:pPr>
    <w:rPr>
      <w:rFonts w:ascii="Verdana" w:hAnsi="Verdana"/>
      <w:color w:val="494949"/>
      <w:sz w:val="12"/>
      <w:szCs w:val="12"/>
    </w:rPr>
  </w:style>
  <w:style w:type="paragraph" w:customStyle="1" w:styleId="a1">
    <w:name w:val="а Обычный"/>
    <w:basedOn w:val="Normal"/>
    <w:link w:val="a2"/>
    <w:uiPriority w:val="99"/>
    <w:rsid w:val="000E3F4D"/>
    <w:pPr>
      <w:autoSpaceDE/>
      <w:autoSpaceDN/>
      <w:adjustRightInd/>
      <w:ind w:firstLine="567"/>
      <w:jc w:val="both"/>
    </w:pPr>
    <w:rPr>
      <w:iCs/>
      <w:sz w:val="28"/>
    </w:rPr>
  </w:style>
  <w:style w:type="character" w:customStyle="1" w:styleId="a2">
    <w:name w:val="а Обычный Знак"/>
    <w:link w:val="a1"/>
    <w:uiPriority w:val="99"/>
    <w:locked/>
    <w:rsid w:val="000E3F4D"/>
    <w:rPr>
      <w:sz w:val="24"/>
    </w:rPr>
  </w:style>
  <w:style w:type="paragraph" w:customStyle="1" w:styleId="a3">
    <w:name w:val="а Вопросы ПТК"/>
    <w:basedOn w:val="Normal"/>
    <w:link w:val="a4"/>
    <w:uiPriority w:val="99"/>
    <w:rsid w:val="000E3F4D"/>
    <w:pPr>
      <w:autoSpaceDE/>
      <w:autoSpaceDN/>
      <w:adjustRightInd/>
      <w:ind w:firstLine="567"/>
      <w:jc w:val="both"/>
    </w:pPr>
    <w:rPr>
      <w:b/>
      <w:bCs/>
      <w:i/>
      <w:iCs/>
      <w:sz w:val="28"/>
    </w:rPr>
  </w:style>
  <w:style w:type="character" w:customStyle="1" w:styleId="a4">
    <w:name w:val="а Вопросы ПТК Знак"/>
    <w:link w:val="a3"/>
    <w:uiPriority w:val="99"/>
    <w:locked/>
    <w:rsid w:val="000E3F4D"/>
    <w:rPr>
      <w:b/>
      <w:i/>
      <w:sz w:val="24"/>
    </w:rPr>
  </w:style>
  <w:style w:type="paragraph" w:customStyle="1" w:styleId="a">
    <w:name w:val="а Список маркированный"/>
    <w:basedOn w:val="Normal"/>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Normal"/>
    <w:uiPriority w:val="99"/>
    <w:rsid w:val="000E3F4D"/>
    <w:pPr>
      <w:widowControl/>
      <w:autoSpaceDE/>
      <w:autoSpaceDN/>
      <w:adjustRightInd/>
      <w:spacing w:before="240" w:after="120"/>
      <w:ind w:left="1021" w:hanging="1021"/>
    </w:pPr>
    <w:rPr>
      <w:b/>
      <w:bCs/>
      <w:sz w:val="28"/>
      <w:szCs w:val="28"/>
    </w:rPr>
  </w:style>
  <w:style w:type="paragraph" w:customStyle="1" w:styleId="a5">
    <w:name w:val="а Заголовок темы"/>
    <w:basedOn w:val="Normal"/>
    <w:uiPriority w:val="99"/>
    <w:rsid w:val="000E3F4D"/>
    <w:pPr>
      <w:widowControl/>
      <w:autoSpaceDE/>
      <w:autoSpaceDN/>
      <w:adjustRightInd/>
    </w:pPr>
    <w:rPr>
      <w:b/>
      <w:bCs/>
      <w:sz w:val="28"/>
    </w:rPr>
  </w:style>
  <w:style w:type="character" w:customStyle="1" w:styleId="FontStyle156">
    <w:name w:val="Font Style156"/>
    <w:basedOn w:val="DefaultParagraphFont"/>
    <w:uiPriority w:val="99"/>
    <w:rsid w:val="001869EF"/>
    <w:rPr>
      <w:rFonts w:ascii="Times New Roman" w:hAnsi="Times New Roman" w:cs="Times New Roman"/>
      <w:color w:val="000000"/>
      <w:sz w:val="22"/>
      <w:szCs w:val="22"/>
    </w:rPr>
  </w:style>
  <w:style w:type="character" w:customStyle="1" w:styleId="s2">
    <w:name w:val="s2"/>
    <w:basedOn w:val="DefaultParagraphFont"/>
    <w:uiPriority w:val="99"/>
    <w:rsid w:val="006B2757"/>
    <w:rPr>
      <w:rFonts w:cs="Times New Roman"/>
    </w:rPr>
  </w:style>
  <w:style w:type="character" w:customStyle="1" w:styleId="s1">
    <w:name w:val="s1"/>
    <w:basedOn w:val="DefaultParagraphFont"/>
    <w:uiPriority w:val="99"/>
    <w:rsid w:val="006B2757"/>
    <w:rPr>
      <w:rFonts w:cs="Times New Roman"/>
    </w:rPr>
  </w:style>
  <w:style w:type="paragraph" w:customStyle="1" w:styleId="s10">
    <w:name w:val="s_1"/>
    <w:basedOn w:val="Normal"/>
    <w:uiPriority w:val="99"/>
    <w:rsid w:val="00BC5524"/>
    <w:pPr>
      <w:widowControl/>
      <w:autoSpaceDE/>
      <w:autoSpaceDN/>
      <w:adjustRightInd/>
      <w:spacing w:before="100" w:beforeAutospacing="1" w:after="100" w:afterAutospacing="1"/>
    </w:pPr>
  </w:style>
  <w:style w:type="paragraph" w:customStyle="1" w:styleId="pj">
    <w:name w:val="pj"/>
    <w:basedOn w:val="Normal"/>
    <w:uiPriority w:val="99"/>
    <w:rsid w:val="00BC5524"/>
    <w:pPr>
      <w:widowControl/>
      <w:autoSpaceDE/>
      <w:autoSpaceDN/>
      <w:adjustRightInd/>
      <w:spacing w:before="100" w:beforeAutospacing="1" w:after="100" w:afterAutospacing="1"/>
    </w:pPr>
  </w:style>
  <w:style w:type="character" w:customStyle="1" w:styleId="right-answer">
    <w:name w:val="right-answer"/>
    <w:basedOn w:val="DefaultParagraphFont"/>
    <w:uiPriority w:val="99"/>
    <w:rsid w:val="00025DBB"/>
    <w:rPr>
      <w:rFonts w:cs="Times New Roman"/>
    </w:rPr>
  </w:style>
  <w:style w:type="character" w:styleId="Strong">
    <w:name w:val="Strong"/>
    <w:basedOn w:val="DefaultParagraphFont"/>
    <w:uiPriority w:val="99"/>
    <w:qFormat/>
    <w:rsid w:val="008961C3"/>
    <w:rPr>
      <w:rFonts w:cs="Times New Roman"/>
      <w:b/>
      <w:bCs/>
    </w:rPr>
  </w:style>
  <w:style w:type="paragraph" w:customStyle="1" w:styleId="p1">
    <w:name w:val="p1"/>
    <w:basedOn w:val="Normal"/>
    <w:uiPriority w:val="99"/>
    <w:rsid w:val="001E44EF"/>
    <w:pPr>
      <w:widowControl/>
      <w:autoSpaceDE/>
      <w:autoSpaceDN/>
      <w:adjustRightInd/>
      <w:spacing w:before="100" w:beforeAutospacing="1" w:after="100" w:afterAutospacing="1"/>
    </w:pPr>
    <w:rPr>
      <w:lang w:val="uk-UA" w:eastAsia="uk-UA"/>
    </w:rPr>
  </w:style>
  <w:style w:type="paragraph" w:styleId="BodyTextIndent">
    <w:name w:val="Body Text Indent"/>
    <w:basedOn w:val="Normal"/>
    <w:link w:val="BodyTextIndentChar"/>
    <w:uiPriority w:val="99"/>
    <w:semiHidden/>
    <w:rsid w:val="0087105E"/>
    <w:pPr>
      <w:widowControl/>
      <w:autoSpaceDE/>
      <w:autoSpaceDN/>
      <w:adjustRightInd/>
      <w:ind w:firstLine="705"/>
      <w:jc w:val="both"/>
    </w:pPr>
  </w:style>
  <w:style w:type="character" w:customStyle="1" w:styleId="BodyTextIndentChar">
    <w:name w:val="Body Text Indent Char"/>
    <w:basedOn w:val="DefaultParagraphFont"/>
    <w:link w:val="BodyTextIndent"/>
    <w:uiPriority w:val="99"/>
    <w:semiHidden/>
    <w:locked/>
    <w:rsid w:val="0087105E"/>
    <w:rPr>
      <w:rFonts w:cs="Times New Roman"/>
      <w:sz w:val="24"/>
      <w:szCs w:val="24"/>
    </w:rPr>
  </w:style>
  <w:style w:type="paragraph" w:styleId="BodyText2">
    <w:name w:val="Body Text 2"/>
    <w:basedOn w:val="Normal"/>
    <w:link w:val="BodyText2Char"/>
    <w:uiPriority w:val="99"/>
    <w:semiHidden/>
    <w:rsid w:val="0087105E"/>
    <w:pPr>
      <w:spacing w:after="120" w:line="480" w:lineRule="auto"/>
    </w:pPr>
  </w:style>
  <w:style w:type="character" w:customStyle="1" w:styleId="BodyText2Char">
    <w:name w:val="Body Text 2 Char"/>
    <w:basedOn w:val="DefaultParagraphFont"/>
    <w:link w:val="BodyText2"/>
    <w:uiPriority w:val="99"/>
    <w:semiHidden/>
    <w:locked/>
    <w:rsid w:val="0087105E"/>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726732655">
      <w:marLeft w:val="0"/>
      <w:marRight w:val="0"/>
      <w:marTop w:val="0"/>
      <w:marBottom w:val="0"/>
      <w:divBdr>
        <w:top w:val="none" w:sz="0" w:space="0" w:color="auto"/>
        <w:left w:val="none" w:sz="0" w:space="0" w:color="auto"/>
        <w:bottom w:val="none" w:sz="0" w:space="0" w:color="auto"/>
        <w:right w:val="none" w:sz="0" w:space="0" w:color="auto"/>
      </w:divBdr>
    </w:div>
    <w:div w:id="726732656">
      <w:marLeft w:val="0"/>
      <w:marRight w:val="0"/>
      <w:marTop w:val="0"/>
      <w:marBottom w:val="0"/>
      <w:divBdr>
        <w:top w:val="none" w:sz="0" w:space="0" w:color="auto"/>
        <w:left w:val="none" w:sz="0" w:space="0" w:color="auto"/>
        <w:bottom w:val="none" w:sz="0" w:space="0" w:color="auto"/>
        <w:right w:val="none" w:sz="0" w:space="0" w:color="auto"/>
      </w:divBdr>
    </w:div>
    <w:div w:id="726732657">
      <w:marLeft w:val="0"/>
      <w:marRight w:val="0"/>
      <w:marTop w:val="0"/>
      <w:marBottom w:val="0"/>
      <w:divBdr>
        <w:top w:val="none" w:sz="0" w:space="0" w:color="auto"/>
        <w:left w:val="none" w:sz="0" w:space="0" w:color="auto"/>
        <w:bottom w:val="none" w:sz="0" w:space="0" w:color="auto"/>
        <w:right w:val="none" w:sz="0" w:space="0" w:color="auto"/>
      </w:divBdr>
    </w:div>
    <w:div w:id="7267326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prbookshop.ru/50668.html" TargetMode="External"/><Relationship Id="rId18"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prbookshop.ru/82488.html"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www.iprbookshop.ru/93042.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iprbookshop.ru/83209.html"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iprbookshop.ru/7354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8122</TotalTime>
  <Pages>58</Pages>
  <Words>21977</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Вера Филипповна</cp:lastModifiedBy>
  <cp:revision>252</cp:revision>
  <cp:lastPrinted>2017-11-03T11:39:00Z</cp:lastPrinted>
  <dcterms:created xsi:type="dcterms:W3CDTF">2015-09-14T08:32:00Z</dcterms:created>
  <dcterms:modified xsi:type="dcterms:W3CDTF">2021-12-28T11:26:00Z</dcterms:modified>
</cp:coreProperties>
</file>